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C147BC" w14:textId="77777777" w:rsidR="001523CF" w:rsidRDefault="00997F14" w:rsidP="001523CF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1523CF" w:rsidRPr="0043782E">
        <w:rPr>
          <w:rFonts w:ascii="Corbel" w:hAnsi="Corbel"/>
          <w:bCs/>
          <w:i/>
        </w:rPr>
        <w:t xml:space="preserve">Załącznik nr 1.5 do Zarządzenia Rektora UR  nr </w:t>
      </w:r>
      <w:r w:rsidR="001523CF">
        <w:rPr>
          <w:rFonts w:ascii="Corbel" w:hAnsi="Corbel"/>
          <w:bCs/>
          <w:i/>
        </w:rPr>
        <w:t>7/2023</w:t>
      </w:r>
    </w:p>
    <w:p w14:paraId="6EE99F4E" w14:textId="77777777" w:rsidR="001523CF" w:rsidRPr="009C54AE" w:rsidRDefault="001523CF" w:rsidP="001523CF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3917365" w14:textId="77777777" w:rsidR="001523CF" w:rsidRPr="009C54AE" w:rsidRDefault="001523CF" w:rsidP="001523CF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7D897345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Pr="7D897345">
        <w:rPr>
          <w:rFonts w:ascii="Corbel" w:hAnsi="Corbel"/>
          <w:smallCaps/>
          <w:sz w:val="24"/>
          <w:szCs w:val="24"/>
        </w:rPr>
        <w:t>2023</w:t>
      </w:r>
      <w:r>
        <w:rPr>
          <w:rFonts w:ascii="Corbel" w:hAnsi="Corbel"/>
          <w:smallCaps/>
          <w:sz w:val="24"/>
          <w:szCs w:val="24"/>
        </w:rPr>
        <w:t>/</w:t>
      </w:r>
      <w:r w:rsidRPr="7D897345">
        <w:rPr>
          <w:rFonts w:ascii="Corbel" w:hAnsi="Corbel"/>
          <w:smallCaps/>
          <w:sz w:val="24"/>
          <w:szCs w:val="24"/>
        </w:rPr>
        <w:t>2024</w:t>
      </w:r>
      <w:r>
        <w:rPr>
          <w:rFonts w:ascii="Corbel" w:hAnsi="Corbel"/>
          <w:smallCaps/>
          <w:sz w:val="24"/>
          <w:szCs w:val="24"/>
        </w:rPr>
        <w:t xml:space="preserve"> - </w:t>
      </w:r>
      <w:r w:rsidRPr="7D897345">
        <w:rPr>
          <w:rFonts w:ascii="Corbel" w:hAnsi="Corbel"/>
          <w:smallCaps/>
          <w:sz w:val="24"/>
          <w:szCs w:val="24"/>
        </w:rPr>
        <w:t xml:space="preserve">2025 </w:t>
      </w:r>
      <w:r>
        <w:rPr>
          <w:rFonts w:ascii="Corbel" w:hAnsi="Corbel"/>
          <w:smallCaps/>
          <w:sz w:val="24"/>
          <w:szCs w:val="24"/>
        </w:rPr>
        <w:t>/2026</w:t>
      </w:r>
    </w:p>
    <w:p w14:paraId="4E049E11" w14:textId="77777777" w:rsidR="001523CF" w:rsidRDefault="001523CF" w:rsidP="001523C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2230CABE" w14:textId="77777777" w:rsidR="001523CF" w:rsidRDefault="001523CF" w:rsidP="001523CF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</w:p>
    <w:p w14:paraId="44DEA953" w14:textId="77777777" w:rsidR="001523CF" w:rsidRPr="00EA4832" w:rsidRDefault="001523CF" w:rsidP="001523CF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2025/2026</w:t>
      </w:r>
      <w:bookmarkStart w:id="0" w:name="_GoBack"/>
      <w:bookmarkEnd w:id="0"/>
    </w:p>
    <w:p w14:paraId="31E923FA" w14:textId="03B99622" w:rsidR="0085747A" w:rsidRPr="009C54AE" w:rsidRDefault="0085747A" w:rsidP="001523CF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5815FB9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DE3F941" w14:textId="77777777" w:rsidTr="108BAB4F">
        <w:tc>
          <w:tcPr>
            <w:tcW w:w="2694" w:type="dxa"/>
            <w:vAlign w:val="center"/>
          </w:tcPr>
          <w:p w14:paraId="5E61E4E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C96BD2B" w14:textId="77777777" w:rsidR="0085747A" w:rsidRPr="009C54AE" w:rsidRDefault="00AE5C9D" w:rsidP="108BAB4F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108BAB4F">
              <w:rPr>
                <w:rFonts w:ascii="Corbel" w:hAnsi="Corbel"/>
                <w:bCs/>
                <w:sz w:val="24"/>
                <w:szCs w:val="24"/>
              </w:rPr>
              <w:t>Podstawy Postępowania cywilnego</w:t>
            </w:r>
          </w:p>
        </w:tc>
      </w:tr>
      <w:tr w:rsidR="0085747A" w:rsidRPr="009C54AE" w14:paraId="593C88A4" w14:textId="77777777" w:rsidTr="108BAB4F">
        <w:tc>
          <w:tcPr>
            <w:tcW w:w="2694" w:type="dxa"/>
            <w:vAlign w:val="center"/>
          </w:tcPr>
          <w:p w14:paraId="5DDE1C5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CF1F479" w14:textId="77777777" w:rsidR="0085747A" w:rsidRPr="009C54AE" w:rsidRDefault="00AE5C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ASO42</w:t>
            </w:r>
          </w:p>
        </w:tc>
      </w:tr>
      <w:tr w:rsidR="00AE5C9D" w:rsidRPr="009C54AE" w14:paraId="3B3AEBEF" w14:textId="77777777" w:rsidTr="108BAB4F">
        <w:tc>
          <w:tcPr>
            <w:tcW w:w="2694" w:type="dxa"/>
            <w:vAlign w:val="center"/>
          </w:tcPr>
          <w:p w14:paraId="0252EEBF" w14:textId="77777777" w:rsidR="00AE5C9D" w:rsidRPr="009C54AE" w:rsidRDefault="00AE5C9D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29DCFD5" w14:textId="5CD12980" w:rsidR="00AE5C9D" w:rsidRPr="000074D5" w:rsidRDefault="00AE5C9D" w:rsidP="006F78E6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108BAB4F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  <w:r w:rsidR="00085B02" w:rsidRPr="108BAB4F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</w:t>
            </w:r>
          </w:p>
        </w:tc>
      </w:tr>
      <w:tr w:rsidR="00AE5C9D" w:rsidRPr="009C54AE" w14:paraId="67F56FDF" w14:textId="77777777" w:rsidTr="108BAB4F">
        <w:tc>
          <w:tcPr>
            <w:tcW w:w="2694" w:type="dxa"/>
            <w:vAlign w:val="center"/>
          </w:tcPr>
          <w:p w14:paraId="5E79FA3A" w14:textId="77777777" w:rsidR="00AE5C9D" w:rsidRPr="009C54AE" w:rsidRDefault="00AE5C9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8816B13" w14:textId="3DA26F14" w:rsidR="00AE5C9D" w:rsidRPr="000074D5" w:rsidRDefault="090BC005" w:rsidP="006F78E6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108BAB4F"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4"/>
              </w:rPr>
              <w:t>Instytut Nauk Prawnych</w:t>
            </w:r>
            <w:r w:rsidRPr="108BAB4F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="00AE5C9D" w:rsidRPr="108BAB4F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Zakład Postępowania Cywilnego </w:t>
            </w:r>
          </w:p>
        </w:tc>
      </w:tr>
      <w:tr w:rsidR="0085747A" w:rsidRPr="009C54AE" w14:paraId="6CB1E8A9" w14:textId="77777777" w:rsidTr="108BAB4F">
        <w:tc>
          <w:tcPr>
            <w:tcW w:w="2694" w:type="dxa"/>
            <w:vAlign w:val="center"/>
          </w:tcPr>
          <w:p w14:paraId="4DD1B22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0AC4A7A" w14:textId="77777777" w:rsidR="0085747A" w:rsidRPr="009C54AE" w:rsidRDefault="00AE5C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14:paraId="2A08E9F1" w14:textId="77777777" w:rsidTr="108BAB4F">
        <w:tc>
          <w:tcPr>
            <w:tcW w:w="2694" w:type="dxa"/>
            <w:vAlign w:val="center"/>
          </w:tcPr>
          <w:p w14:paraId="00377A09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B5153CE" w14:textId="77777777" w:rsidR="0085747A" w:rsidRPr="009C54AE" w:rsidRDefault="00AE5C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9C54AE" w14:paraId="075618C5" w14:textId="77777777" w:rsidTr="108BAB4F">
        <w:tc>
          <w:tcPr>
            <w:tcW w:w="2694" w:type="dxa"/>
            <w:vAlign w:val="center"/>
          </w:tcPr>
          <w:p w14:paraId="33039E3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CD876E6" w14:textId="77777777" w:rsidR="0085747A" w:rsidRPr="009C54AE" w:rsidRDefault="00AE5C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81B7357" w14:textId="77777777" w:rsidTr="108BAB4F">
        <w:tc>
          <w:tcPr>
            <w:tcW w:w="2694" w:type="dxa"/>
            <w:vAlign w:val="center"/>
          </w:tcPr>
          <w:p w14:paraId="0D00EE6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7C76931" w14:textId="77777777" w:rsidR="0085747A" w:rsidRPr="009C54AE" w:rsidRDefault="00AE5C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2F4ADE3F" w14:textId="77777777" w:rsidTr="108BAB4F">
        <w:tc>
          <w:tcPr>
            <w:tcW w:w="2694" w:type="dxa"/>
            <w:vAlign w:val="center"/>
          </w:tcPr>
          <w:p w14:paraId="102491D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5FCD381" w14:textId="42E9E253" w:rsidR="0085747A" w:rsidRPr="009C54AE" w:rsidRDefault="00AE5C9D" w:rsidP="108BAB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08BAB4F">
              <w:rPr>
                <w:rFonts w:ascii="Corbel" w:hAnsi="Corbel"/>
                <w:b w:val="0"/>
                <w:sz w:val="24"/>
                <w:szCs w:val="24"/>
              </w:rPr>
              <w:t xml:space="preserve">III </w:t>
            </w:r>
            <w:r w:rsidR="30466A5B" w:rsidRPr="108BAB4F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Pr="108BAB4F">
              <w:rPr>
                <w:rFonts w:ascii="Corbel" w:hAnsi="Corbel"/>
                <w:b w:val="0"/>
                <w:sz w:val="24"/>
                <w:szCs w:val="24"/>
              </w:rPr>
              <w:t xml:space="preserve"> V </w:t>
            </w:r>
          </w:p>
        </w:tc>
      </w:tr>
      <w:tr w:rsidR="0085747A" w:rsidRPr="009C54AE" w14:paraId="44EFBF3B" w14:textId="77777777" w:rsidTr="108BAB4F">
        <w:tc>
          <w:tcPr>
            <w:tcW w:w="2694" w:type="dxa"/>
            <w:vAlign w:val="center"/>
          </w:tcPr>
          <w:p w14:paraId="663CDD5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80362BD" w14:textId="7CBD2DFC" w:rsidR="0085747A" w:rsidRPr="009C54AE" w:rsidRDefault="00AE5C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9C54AE" w14:paraId="5D85B86E" w14:textId="77777777" w:rsidTr="108BAB4F">
        <w:tc>
          <w:tcPr>
            <w:tcW w:w="2694" w:type="dxa"/>
            <w:vAlign w:val="center"/>
          </w:tcPr>
          <w:p w14:paraId="3C881AB8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C75C7FB" w14:textId="77777777" w:rsidR="00923D7D" w:rsidRPr="009C54AE" w:rsidRDefault="00F3704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DF79D8" w:rsidRPr="009C54AE" w14:paraId="36289BD7" w14:textId="77777777" w:rsidTr="108BAB4F">
        <w:tc>
          <w:tcPr>
            <w:tcW w:w="2694" w:type="dxa"/>
            <w:vAlign w:val="center"/>
          </w:tcPr>
          <w:p w14:paraId="6E014267" w14:textId="77777777" w:rsidR="00DF79D8" w:rsidRPr="009C54AE" w:rsidRDefault="00DF79D8" w:rsidP="00DF79D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5D5F95" w14:textId="03493760" w:rsidR="00DF79D8" w:rsidRPr="009C54AE" w:rsidRDefault="00DF79D8" w:rsidP="00DF79D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Aneta Arkuszewska, prof. UR</w:t>
            </w:r>
          </w:p>
        </w:tc>
      </w:tr>
      <w:tr w:rsidR="00DF79D8" w:rsidRPr="009C54AE" w14:paraId="09921744" w14:textId="77777777" w:rsidTr="108BAB4F">
        <w:tc>
          <w:tcPr>
            <w:tcW w:w="2694" w:type="dxa"/>
            <w:vAlign w:val="center"/>
          </w:tcPr>
          <w:p w14:paraId="4EEF503C" w14:textId="77777777" w:rsidR="00DF79D8" w:rsidRPr="009C54AE" w:rsidRDefault="00DF79D8" w:rsidP="00DF79D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DE5F26D" w14:textId="5B36DBF8" w:rsidR="00DF79D8" w:rsidRPr="009C54AE" w:rsidRDefault="00DF79D8" w:rsidP="00DF79D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Aneta Arkuszewska, prof. UR</w:t>
            </w:r>
          </w:p>
        </w:tc>
      </w:tr>
    </w:tbl>
    <w:p w14:paraId="4493531C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2E836F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19224E9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E9EBD6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0"/>
        <w:gridCol w:w="829"/>
        <w:gridCol w:w="801"/>
        <w:gridCol w:w="915"/>
        <w:gridCol w:w="747"/>
        <w:gridCol w:w="827"/>
        <w:gridCol w:w="780"/>
        <w:gridCol w:w="957"/>
        <w:gridCol w:w="1206"/>
        <w:gridCol w:w="1545"/>
      </w:tblGrid>
      <w:tr w:rsidR="00015B8F" w:rsidRPr="009C54AE" w14:paraId="5783270A" w14:textId="77777777" w:rsidTr="108BAB4F"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2D69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598CB2B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7090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284F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5059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4AC0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9570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C550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6AAD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49DB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29A3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297BFB8" w14:textId="77777777" w:rsidTr="108BAB4F">
        <w:trPr>
          <w:trHeight w:val="453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9C99" w14:textId="77777777" w:rsidR="00015B8F" w:rsidRPr="009C54AE" w:rsidRDefault="00F3704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D7DFD" w14:textId="77777777" w:rsidR="00015B8F" w:rsidRPr="009C54AE" w:rsidRDefault="00F3704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15AC" w14:textId="77777777" w:rsidR="00015B8F" w:rsidRPr="009C54AE" w:rsidRDefault="00F3704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73B4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9094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9CE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DF9C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4E3A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E174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076BB" w14:textId="58CCAAA1" w:rsidR="00015B8F" w:rsidRPr="009C54AE" w:rsidRDefault="048CB0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108BAB4F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CCF5537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1C13FE6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DBD06C3" w14:textId="77777777" w:rsidR="0085747A" w:rsidRPr="009C54AE" w:rsidRDefault="00F3704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Wingdings" w:eastAsia="Wingdings" w:hAnsi="Wingdings" w:cs="Wingdings"/>
          <w:b w:val="0"/>
          <w:szCs w:val="24"/>
        </w:rPr>
        <w:t>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7B94720" w14:textId="77777777" w:rsidR="0085747A" w:rsidRPr="009C54AE" w:rsidRDefault="00F3704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Wingdings" w:eastAsia="Wingdings" w:hAnsi="Wingdings" w:cs="Wingdings"/>
          <w:b w:val="0"/>
          <w:szCs w:val="24"/>
        </w:rPr>
        <w:t>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9EA59C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E825E16" w14:textId="77777777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A606070" w14:textId="77777777" w:rsidR="00F37046" w:rsidRPr="009C54AE" w:rsidRDefault="00F37046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7E6078A2" w14:textId="77777777" w:rsidR="00F37046" w:rsidRDefault="00F37046" w:rsidP="00F37046">
      <w:pPr>
        <w:shd w:val="clear" w:color="auto" w:fill="FFFFFF"/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  <w:r w:rsidRPr="007D31D3">
        <w:rPr>
          <w:rFonts w:ascii="Corbel" w:eastAsia="Cambria" w:hAnsi="Corbel"/>
          <w:b/>
          <w:sz w:val="24"/>
          <w:szCs w:val="24"/>
        </w:rPr>
        <w:t xml:space="preserve">Wykład </w:t>
      </w:r>
      <w:r w:rsidRPr="004D662A">
        <w:rPr>
          <w:rFonts w:ascii="Corbel" w:eastAsia="Cambria" w:hAnsi="Corbel"/>
          <w:sz w:val="24"/>
          <w:szCs w:val="24"/>
        </w:rPr>
        <w:t xml:space="preserve">– </w:t>
      </w:r>
      <w:r>
        <w:rPr>
          <w:rFonts w:ascii="Corbel" w:eastAsia="Cambria" w:hAnsi="Corbel"/>
          <w:sz w:val="24"/>
          <w:szCs w:val="24"/>
        </w:rPr>
        <w:t>egzamin</w:t>
      </w:r>
    </w:p>
    <w:p w14:paraId="5600D7C9" w14:textId="77777777" w:rsidR="00F37046" w:rsidRPr="004D662A" w:rsidRDefault="00F37046" w:rsidP="00F37046">
      <w:pPr>
        <w:shd w:val="clear" w:color="auto" w:fill="FFFFFF"/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</w:p>
    <w:p w14:paraId="79631A73" w14:textId="77777777" w:rsidR="00F37046" w:rsidRPr="004D662A" w:rsidRDefault="00F37046" w:rsidP="00F37046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  <w:r w:rsidRPr="007D31D3">
        <w:rPr>
          <w:rFonts w:ascii="Corbel" w:eastAsia="Cambria" w:hAnsi="Corbel"/>
          <w:smallCaps w:val="0"/>
          <w:szCs w:val="24"/>
        </w:rPr>
        <w:t>Ćwiczenia</w:t>
      </w:r>
      <w:r w:rsidRPr="004D662A">
        <w:rPr>
          <w:rFonts w:ascii="Corbel" w:eastAsia="Cambria" w:hAnsi="Corbel"/>
          <w:b w:val="0"/>
          <w:smallCaps w:val="0"/>
          <w:szCs w:val="24"/>
        </w:rPr>
        <w:t xml:space="preserve"> – </w:t>
      </w:r>
      <w:r>
        <w:rPr>
          <w:rFonts w:ascii="Corbel" w:eastAsia="Cambria" w:hAnsi="Corbel"/>
          <w:b w:val="0"/>
          <w:smallCaps w:val="0"/>
          <w:szCs w:val="24"/>
        </w:rPr>
        <w:t>zaliczenie z oceną</w:t>
      </w:r>
    </w:p>
    <w:p w14:paraId="69FAA536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D35D07B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108BAB4F">
        <w:rPr>
          <w:rFonts w:ascii="Corbel" w:hAnsi="Corbel"/>
        </w:rPr>
        <w:t xml:space="preserve">2.Wymagania wstępne </w:t>
      </w:r>
    </w:p>
    <w:p w14:paraId="44130C23" w14:textId="351A3741" w:rsidR="108BAB4F" w:rsidRDefault="108BAB4F" w:rsidP="108BAB4F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45554EF" w14:textId="77777777" w:rsidTr="108BAB4F">
        <w:tc>
          <w:tcPr>
            <w:tcW w:w="9670" w:type="dxa"/>
          </w:tcPr>
          <w:p w14:paraId="45F287EC" w14:textId="19F754F4" w:rsidR="0085747A" w:rsidRPr="009C54AE" w:rsidRDefault="00F37046" w:rsidP="108BAB4F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</w:rPr>
            </w:pPr>
            <w:r w:rsidRPr="108BAB4F">
              <w:rPr>
                <w:rFonts w:ascii="Corbel" w:hAnsi="Corbel"/>
                <w:b w:val="0"/>
                <w:smallCaps w:val="0"/>
              </w:rPr>
              <w:lastRenderedPageBreak/>
              <w:t xml:space="preserve">podstawowa wiedza z zakresu prawa cywilnego – części ogólnej, prawa rzeczowego, zobowiązań, prawa spadkowego oraz prawa rodzinnego </w:t>
            </w:r>
          </w:p>
        </w:tc>
      </w:tr>
    </w:tbl>
    <w:p w14:paraId="58A81363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2FCB081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30C222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386EB1D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9F6932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D51253" w:rsidRPr="000074D5" w14:paraId="5AD89757" w14:textId="77777777" w:rsidTr="006F78E6">
        <w:tc>
          <w:tcPr>
            <w:tcW w:w="675" w:type="dxa"/>
            <w:vAlign w:val="center"/>
          </w:tcPr>
          <w:p w14:paraId="6378DE71" w14:textId="77777777" w:rsidR="00D51253" w:rsidRPr="000074D5" w:rsidRDefault="00D51253" w:rsidP="006F78E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074D5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2EFA7EA0" w14:textId="77777777" w:rsidR="00D51253" w:rsidRPr="000074D5" w:rsidRDefault="00D51253" w:rsidP="006F78E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sz w:val="24"/>
                <w:szCs w:val="24"/>
              </w:rPr>
            </w:pPr>
            <w:r>
              <w:rPr>
                <w:rFonts w:ascii="Corbel" w:hAnsi="Corbel"/>
                <w:b w:val="0"/>
                <w:i/>
                <w:sz w:val="24"/>
                <w:szCs w:val="24"/>
              </w:rPr>
              <w:t xml:space="preserve">Zapoznanie studentów z czynnościami procesowymi stron, sądu i innych </w:t>
            </w:r>
            <w:r w:rsidRPr="000074D5">
              <w:rPr>
                <w:rFonts w:ascii="Corbel" w:hAnsi="Corbel"/>
                <w:b w:val="0"/>
                <w:i/>
                <w:sz w:val="24"/>
                <w:szCs w:val="24"/>
              </w:rPr>
              <w:t xml:space="preserve">uczestników </w:t>
            </w:r>
            <w:r>
              <w:rPr>
                <w:rFonts w:ascii="Corbel" w:hAnsi="Corbel"/>
                <w:b w:val="0"/>
                <w:i/>
                <w:sz w:val="24"/>
                <w:szCs w:val="24"/>
              </w:rPr>
              <w:t>procesu cywilnego</w:t>
            </w:r>
            <w:r w:rsidRPr="000074D5">
              <w:rPr>
                <w:rFonts w:ascii="Corbel" w:hAnsi="Corbel"/>
                <w:b w:val="0"/>
                <w:i/>
                <w:sz w:val="24"/>
                <w:szCs w:val="24"/>
              </w:rPr>
              <w:t xml:space="preserve"> </w:t>
            </w:r>
          </w:p>
        </w:tc>
      </w:tr>
      <w:tr w:rsidR="00D51253" w:rsidRPr="000074D5" w14:paraId="5BD73E53" w14:textId="77777777" w:rsidTr="006F78E6">
        <w:tc>
          <w:tcPr>
            <w:tcW w:w="675" w:type="dxa"/>
            <w:vAlign w:val="center"/>
          </w:tcPr>
          <w:p w14:paraId="4232CEEE" w14:textId="77777777" w:rsidR="00D51253" w:rsidRPr="000074D5" w:rsidRDefault="00D51253" w:rsidP="006F78E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074D5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14:paraId="323950A3" w14:textId="77777777" w:rsidR="00D51253" w:rsidRPr="000074D5" w:rsidRDefault="00D51253" w:rsidP="006F78E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sz w:val="24"/>
                <w:szCs w:val="24"/>
              </w:rPr>
            </w:pPr>
            <w:r w:rsidRPr="000074D5">
              <w:rPr>
                <w:rFonts w:ascii="Corbel" w:hAnsi="Corbel"/>
                <w:b w:val="0"/>
                <w:i/>
                <w:sz w:val="24"/>
                <w:szCs w:val="24"/>
              </w:rPr>
              <w:t xml:space="preserve">Przedstawienie </w:t>
            </w:r>
            <w:r>
              <w:rPr>
                <w:rFonts w:ascii="Corbel" w:hAnsi="Corbel"/>
                <w:b w:val="0"/>
                <w:i/>
                <w:sz w:val="24"/>
                <w:szCs w:val="24"/>
              </w:rPr>
              <w:t xml:space="preserve">studentom specyfiki </w:t>
            </w:r>
            <w:r w:rsidRPr="000074D5">
              <w:rPr>
                <w:rFonts w:ascii="Corbel" w:hAnsi="Corbel"/>
                <w:b w:val="0"/>
                <w:i/>
                <w:sz w:val="24"/>
                <w:szCs w:val="24"/>
              </w:rPr>
              <w:t xml:space="preserve">poszczególnych postępowań odrębnych </w:t>
            </w:r>
          </w:p>
        </w:tc>
      </w:tr>
      <w:tr w:rsidR="00D51253" w:rsidRPr="000074D5" w14:paraId="058F7C0A" w14:textId="77777777" w:rsidTr="006F78E6">
        <w:tc>
          <w:tcPr>
            <w:tcW w:w="675" w:type="dxa"/>
            <w:vAlign w:val="center"/>
          </w:tcPr>
          <w:p w14:paraId="6B7EF06F" w14:textId="77777777" w:rsidR="00D51253" w:rsidRPr="000074D5" w:rsidRDefault="00D51253" w:rsidP="006F78E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074D5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14:paraId="7FDABCF2" w14:textId="77777777" w:rsidR="00D51253" w:rsidRPr="000074D5" w:rsidRDefault="00D51253" w:rsidP="006F78E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sz w:val="24"/>
                <w:szCs w:val="24"/>
              </w:rPr>
            </w:pPr>
            <w:r>
              <w:rPr>
                <w:rFonts w:ascii="Corbel" w:hAnsi="Corbel"/>
                <w:b w:val="0"/>
                <w:i/>
                <w:sz w:val="24"/>
                <w:szCs w:val="24"/>
              </w:rPr>
              <w:t>Zaprezentowanie studentom zasad</w:t>
            </w:r>
            <w:r w:rsidRPr="000074D5">
              <w:rPr>
                <w:rFonts w:ascii="Corbel" w:hAnsi="Corbel"/>
                <w:b w:val="0"/>
                <w:i/>
                <w:sz w:val="24"/>
                <w:szCs w:val="24"/>
              </w:rPr>
              <w:t xml:space="preserve"> udzielania ochrony prawnej w postępowaniu nieprocesowym - drugim obok procesu trybie postępowania rozpoznawczego</w:t>
            </w:r>
            <w:r w:rsidRPr="000074D5">
              <w:rPr>
                <w:rFonts w:ascii="Corbel" w:eastAsia="Calibri" w:hAnsi="Corbel"/>
                <w:b w:val="0"/>
                <w:i/>
                <w:sz w:val="24"/>
                <w:szCs w:val="24"/>
                <w:lang w:eastAsia="en-US"/>
              </w:rPr>
              <w:t xml:space="preserve"> </w:t>
            </w:r>
            <w:r w:rsidRPr="000074D5">
              <w:rPr>
                <w:rFonts w:ascii="Corbel" w:hAnsi="Corbel"/>
                <w:b w:val="0"/>
                <w:i/>
                <w:sz w:val="24"/>
                <w:szCs w:val="24"/>
              </w:rPr>
              <w:t xml:space="preserve">oraz </w:t>
            </w:r>
            <w:r>
              <w:rPr>
                <w:rFonts w:ascii="Corbel" w:hAnsi="Corbel"/>
                <w:b w:val="0"/>
                <w:i/>
                <w:sz w:val="24"/>
                <w:szCs w:val="24"/>
              </w:rPr>
              <w:t xml:space="preserve">zapoznanie studentów z rodzajami </w:t>
            </w:r>
            <w:r w:rsidRPr="000074D5">
              <w:rPr>
                <w:rFonts w:ascii="Corbel" w:hAnsi="Corbel"/>
                <w:b w:val="0"/>
                <w:i/>
                <w:sz w:val="24"/>
                <w:szCs w:val="24"/>
              </w:rPr>
              <w:t>spraw cywilnych ro</w:t>
            </w:r>
            <w:r>
              <w:rPr>
                <w:rFonts w:ascii="Corbel" w:hAnsi="Corbel"/>
                <w:b w:val="0"/>
                <w:i/>
                <w:sz w:val="24"/>
                <w:szCs w:val="24"/>
              </w:rPr>
              <w:t>zpatrywanych w tym postępowaniu</w:t>
            </w:r>
          </w:p>
        </w:tc>
      </w:tr>
      <w:tr w:rsidR="00D51253" w:rsidRPr="000074D5" w14:paraId="45AEEFE3" w14:textId="77777777" w:rsidTr="006F78E6">
        <w:tc>
          <w:tcPr>
            <w:tcW w:w="675" w:type="dxa"/>
            <w:vAlign w:val="center"/>
          </w:tcPr>
          <w:p w14:paraId="6C96434D" w14:textId="77777777" w:rsidR="00D51253" w:rsidRPr="000074D5" w:rsidRDefault="00D51253" w:rsidP="006F78E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0074D5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9103" w:type="dxa"/>
            <w:vAlign w:val="center"/>
          </w:tcPr>
          <w:p w14:paraId="5BA0DF9A" w14:textId="77777777" w:rsidR="00D51253" w:rsidRPr="000074D5" w:rsidRDefault="00D51253" w:rsidP="006F78E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sz w:val="24"/>
                <w:szCs w:val="24"/>
              </w:rPr>
            </w:pPr>
            <w:r>
              <w:rPr>
                <w:rFonts w:ascii="Corbel" w:hAnsi="Corbel"/>
                <w:b w:val="0"/>
                <w:i/>
                <w:sz w:val="24"/>
                <w:szCs w:val="24"/>
              </w:rPr>
              <w:t>Przekazanie studentom wiedzy z</w:t>
            </w:r>
            <w:r w:rsidRPr="000074D5">
              <w:rPr>
                <w:rFonts w:ascii="Corbel" w:hAnsi="Corbel"/>
                <w:b w:val="0"/>
                <w:i/>
                <w:sz w:val="24"/>
                <w:szCs w:val="24"/>
              </w:rPr>
              <w:t xml:space="preserve"> zakresu postępowania zabezpieczającego i egzekucyjnego </w:t>
            </w:r>
          </w:p>
        </w:tc>
      </w:tr>
      <w:tr w:rsidR="00D51253" w:rsidRPr="000074D5" w14:paraId="18CC3518" w14:textId="77777777" w:rsidTr="006F78E6">
        <w:tc>
          <w:tcPr>
            <w:tcW w:w="675" w:type="dxa"/>
            <w:vAlign w:val="center"/>
          </w:tcPr>
          <w:p w14:paraId="6335A23E" w14:textId="77777777" w:rsidR="00D51253" w:rsidRPr="000074D5" w:rsidRDefault="00D51253" w:rsidP="006F78E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074D5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9103" w:type="dxa"/>
            <w:vAlign w:val="center"/>
          </w:tcPr>
          <w:p w14:paraId="1B9E0901" w14:textId="77777777" w:rsidR="00D51253" w:rsidRPr="000074D5" w:rsidRDefault="00D51253" w:rsidP="006F78E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i/>
                <w:sz w:val="24"/>
                <w:szCs w:val="24"/>
              </w:rPr>
              <w:t>Ukształtowanie u studentów umiejętności sporządzania</w:t>
            </w:r>
            <w:r w:rsidRPr="000074D5">
              <w:rPr>
                <w:rFonts w:ascii="Corbel" w:hAnsi="Corbel"/>
                <w:b w:val="0"/>
                <w:i/>
                <w:sz w:val="24"/>
                <w:szCs w:val="24"/>
              </w:rPr>
              <w:t xml:space="preserve"> pism procesowych (pozwów, wniosków, o</w:t>
            </w:r>
            <w:r>
              <w:rPr>
                <w:rFonts w:ascii="Corbel" w:hAnsi="Corbel"/>
                <w:b w:val="0"/>
                <w:i/>
                <w:sz w:val="24"/>
                <w:szCs w:val="24"/>
              </w:rPr>
              <w:t>rzeczeń, środków zaskarżenia)</w:t>
            </w:r>
          </w:p>
        </w:tc>
      </w:tr>
    </w:tbl>
    <w:p w14:paraId="6D1DA95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5F75836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1CFFDA2C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5D245AF1" w14:textId="77777777" w:rsidTr="0071620A">
        <w:tc>
          <w:tcPr>
            <w:tcW w:w="1701" w:type="dxa"/>
            <w:vAlign w:val="center"/>
          </w:tcPr>
          <w:p w14:paraId="1E61999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214CD90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C2F498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51253" w:rsidRPr="009C54AE" w14:paraId="029D3041" w14:textId="77777777" w:rsidTr="00D51253">
        <w:trPr>
          <w:trHeight w:val="423"/>
        </w:trPr>
        <w:tc>
          <w:tcPr>
            <w:tcW w:w="1701" w:type="dxa"/>
          </w:tcPr>
          <w:p w14:paraId="56C1B168" w14:textId="77777777" w:rsidR="00D51253" w:rsidRPr="009C54AE" w:rsidRDefault="00D5125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FBFC529" w14:textId="77777777" w:rsidR="00D51253" w:rsidRDefault="00D51253" w:rsidP="00C21D4A">
            <w:pPr>
              <w:jc w:val="both"/>
            </w:pPr>
            <w:r>
              <w:rPr>
                <w:rFonts w:ascii="Corbel" w:hAnsi="Corbel"/>
                <w:sz w:val="24"/>
                <w:szCs w:val="24"/>
              </w:rPr>
              <w:t>M</w:t>
            </w:r>
            <w:r w:rsidRPr="00861055">
              <w:rPr>
                <w:rFonts w:ascii="Corbel" w:hAnsi="Corbel"/>
                <w:sz w:val="24"/>
                <w:szCs w:val="24"/>
              </w:rPr>
              <w:t>a podstawową wiedzę o charakterze nauk prawnych, w tym prawno-administracyjnych, ich miejscu w systemie nauk społecznych i rozpoznaje relacje do innych nauk społecznych, zna zarys ewolucji podstawowych instytucji administracyjnych i prawnych, a także ma wiedzę o poglądach doktryny i orzecznictwa na temat struktur i instytucji prawnych i administracyjnych oraz rodzajów więzi społecznych występujących na gruncie nauki administracji</w:t>
            </w:r>
          </w:p>
        </w:tc>
        <w:tc>
          <w:tcPr>
            <w:tcW w:w="1873" w:type="dxa"/>
          </w:tcPr>
          <w:p w14:paraId="5AFBA2B0" w14:textId="77777777" w:rsidR="00D51253" w:rsidRPr="009C54AE" w:rsidRDefault="00D5125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2229F">
              <w:rPr>
                <w:rFonts w:ascii="Corbel" w:hAnsi="Corbel"/>
                <w:b w:val="0"/>
                <w:smallCaps w:val="0"/>
                <w:sz w:val="23"/>
                <w:szCs w:val="23"/>
              </w:rPr>
              <w:t>K_W01</w:t>
            </w:r>
          </w:p>
        </w:tc>
      </w:tr>
      <w:tr w:rsidR="00D51253" w:rsidRPr="009C54AE" w14:paraId="5418ADAD" w14:textId="77777777" w:rsidTr="005E6E85">
        <w:tc>
          <w:tcPr>
            <w:tcW w:w="1701" w:type="dxa"/>
          </w:tcPr>
          <w:p w14:paraId="6350D9D2" w14:textId="77777777" w:rsidR="00D51253" w:rsidRPr="009C54AE" w:rsidRDefault="00D5125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FC12D93" w14:textId="77777777" w:rsidR="00D51253" w:rsidRDefault="00C21D4A" w:rsidP="00C21D4A">
            <w:pPr>
              <w:jc w:val="both"/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="00D51253" w:rsidRPr="00372DCF">
              <w:rPr>
                <w:rFonts w:ascii="Corbel" w:hAnsi="Corbel"/>
                <w:sz w:val="24"/>
                <w:szCs w:val="24"/>
              </w:rPr>
              <w:t>na podstawową terminologię z zakresu dyscyplin naukowych realizowanych według planu studiów administracyjnych</w:t>
            </w:r>
          </w:p>
        </w:tc>
        <w:tc>
          <w:tcPr>
            <w:tcW w:w="1873" w:type="dxa"/>
          </w:tcPr>
          <w:p w14:paraId="20FE3A8B" w14:textId="77777777" w:rsidR="00D51253" w:rsidRPr="009C54AE" w:rsidRDefault="00D5125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3"/>
                <w:szCs w:val="23"/>
              </w:rPr>
              <w:t>K_W03</w:t>
            </w:r>
          </w:p>
        </w:tc>
      </w:tr>
      <w:tr w:rsidR="00D51253" w:rsidRPr="009C54AE" w14:paraId="113A7408" w14:textId="77777777" w:rsidTr="005E6E85">
        <w:tc>
          <w:tcPr>
            <w:tcW w:w="1701" w:type="dxa"/>
          </w:tcPr>
          <w:p w14:paraId="51CBB51E" w14:textId="77777777" w:rsidR="00D51253" w:rsidRPr="009C54AE" w:rsidRDefault="00D51253" w:rsidP="00D512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EF00FA0" w14:textId="77777777" w:rsidR="00D51253" w:rsidRDefault="00C21D4A" w:rsidP="00C21D4A">
            <w:pPr>
              <w:jc w:val="both"/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D51253" w:rsidRPr="00492B7A">
              <w:rPr>
                <w:rFonts w:ascii="Corbel" w:hAnsi="Corbel"/>
                <w:sz w:val="24"/>
                <w:szCs w:val="24"/>
              </w:rPr>
              <w:t>osiada wiedzę o źródłach prawa, o  normach i regułach (prawnych, moralnych, etycznych  i organizacyjnych) wykorzystywanych w naukach administracyjnych</w:t>
            </w:r>
          </w:p>
        </w:tc>
        <w:tc>
          <w:tcPr>
            <w:tcW w:w="1873" w:type="dxa"/>
          </w:tcPr>
          <w:p w14:paraId="2A942ACB" w14:textId="77777777" w:rsidR="00D51253" w:rsidRPr="009C54AE" w:rsidRDefault="00D5125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3"/>
                <w:szCs w:val="23"/>
              </w:rPr>
              <w:t>K_W05</w:t>
            </w:r>
          </w:p>
        </w:tc>
      </w:tr>
      <w:tr w:rsidR="00D51253" w:rsidRPr="009C54AE" w14:paraId="496EC6DA" w14:textId="77777777" w:rsidTr="005E6E85">
        <w:tc>
          <w:tcPr>
            <w:tcW w:w="1701" w:type="dxa"/>
          </w:tcPr>
          <w:p w14:paraId="0A8218EC" w14:textId="77777777" w:rsidR="00D51253" w:rsidRPr="009C54AE" w:rsidRDefault="00D51253" w:rsidP="006F78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6096" w:type="dxa"/>
          </w:tcPr>
          <w:p w14:paraId="3C02CA2F" w14:textId="77777777" w:rsidR="00D51253" w:rsidRDefault="00C21D4A" w:rsidP="00C21D4A">
            <w:pPr>
              <w:jc w:val="both"/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="00D51253" w:rsidRPr="0086038F">
              <w:rPr>
                <w:rFonts w:ascii="Corbel" w:hAnsi="Corbel"/>
                <w:sz w:val="24"/>
                <w:szCs w:val="24"/>
              </w:rPr>
              <w:t xml:space="preserve">na i rozumie podstawowe pojęcia i zasady z zakresu ochrony własności przemysłowej, prawa autorskiego </w:t>
            </w:r>
            <w:r w:rsidR="00D51253" w:rsidRPr="0086038F">
              <w:rPr>
                <w:rFonts w:ascii="Corbel" w:hAnsi="Corbel"/>
                <w:sz w:val="24"/>
                <w:szCs w:val="24"/>
              </w:rPr>
              <w:lastRenderedPageBreak/>
              <w:t>i</w:t>
            </w:r>
            <w:r w:rsidR="00D51253">
              <w:rPr>
                <w:rFonts w:ascii="Corbel" w:hAnsi="Corbel"/>
                <w:sz w:val="24"/>
                <w:szCs w:val="24"/>
              </w:rPr>
              <w:t> </w:t>
            </w:r>
            <w:r w:rsidR="00D51253" w:rsidRPr="0086038F">
              <w:rPr>
                <w:rFonts w:ascii="Corbel" w:hAnsi="Corbel"/>
                <w:sz w:val="24"/>
                <w:szCs w:val="24"/>
              </w:rPr>
              <w:t>ochrony własności intelektualnej</w:t>
            </w:r>
          </w:p>
        </w:tc>
        <w:tc>
          <w:tcPr>
            <w:tcW w:w="1873" w:type="dxa"/>
          </w:tcPr>
          <w:p w14:paraId="52134C9B" w14:textId="77777777" w:rsidR="00D51253" w:rsidRPr="009C54AE" w:rsidRDefault="00D5125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3"/>
                <w:szCs w:val="23"/>
              </w:rPr>
              <w:lastRenderedPageBreak/>
              <w:t>K_W07</w:t>
            </w:r>
          </w:p>
        </w:tc>
      </w:tr>
      <w:tr w:rsidR="00D51253" w:rsidRPr="009C54AE" w14:paraId="1CB05088" w14:textId="77777777" w:rsidTr="005E6E85">
        <w:tc>
          <w:tcPr>
            <w:tcW w:w="1701" w:type="dxa"/>
          </w:tcPr>
          <w:p w14:paraId="39CF6C4B" w14:textId="77777777" w:rsidR="00D51253" w:rsidRPr="009C54AE" w:rsidRDefault="00D51253" w:rsidP="006F78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657A3D94" w14:textId="77777777" w:rsidR="00D51253" w:rsidRDefault="00C21D4A" w:rsidP="00C21D4A">
            <w:pPr>
              <w:jc w:val="both"/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="00D51253" w:rsidRPr="0012139F">
              <w:rPr>
                <w:rFonts w:ascii="Corbel" w:hAnsi="Corbel"/>
                <w:sz w:val="24"/>
                <w:szCs w:val="24"/>
              </w:rPr>
              <w:t>na zasady tworzenia i rozwoju form indywidualnej przedsiębiorczości, a w szczególności zasady podejmowania i prowadzenia działalności gospodarczej, wykorzystując wiedzę z zakresu administracji</w:t>
            </w:r>
          </w:p>
        </w:tc>
        <w:tc>
          <w:tcPr>
            <w:tcW w:w="1873" w:type="dxa"/>
          </w:tcPr>
          <w:p w14:paraId="1D9949C8" w14:textId="77777777" w:rsidR="00D51253" w:rsidRPr="009C54AE" w:rsidRDefault="00D5125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3"/>
                <w:szCs w:val="23"/>
              </w:rPr>
              <w:t>K_W08</w:t>
            </w:r>
          </w:p>
        </w:tc>
      </w:tr>
      <w:tr w:rsidR="00D51253" w:rsidRPr="009C54AE" w14:paraId="2E719911" w14:textId="77777777" w:rsidTr="005E6E85">
        <w:tc>
          <w:tcPr>
            <w:tcW w:w="1701" w:type="dxa"/>
          </w:tcPr>
          <w:p w14:paraId="330E20D6" w14:textId="77777777" w:rsidR="00D51253" w:rsidRPr="009C54AE" w:rsidRDefault="00D51253" w:rsidP="006F78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096" w:type="dxa"/>
          </w:tcPr>
          <w:p w14:paraId="400E8AC2" w14:textId="77777777" w:rsidR="00D51253" w:rsidRDefault="00C21D4A" w:rsidP="00C21D4A">
            <w:pPr>
              <w:jc w:val="both"/>
            </w:pPr>
            <w:r>
              <w:rPr>
                <w:rFonts w:ascii="Corbel" w:hAnsi="Corbel"/>
                <w:sz w:val="24"/>
                <w:szCs w:val="24"/>
              </w:rPr>
              <w:t>Potrafi prawidłowo identyfikować i  interpretować zjawiska prawne, społeczne, ekonomiczne, polityczne i organizacyjne, analizować ich powiązania z różnymi obszarami działalności administracyjnej</w:t>
            </w:r>
          </w:p>
        </w:tc>
        <w:tc>
          <w:tcPr>
            <w:tcW w:w="1873" w:type="dxa"/>
          </w:tcPr>
          <w:p w14:paraId="08EE063A" w14:textId="77777777" w:rsidR="00D51253" w:rsidRPr="009C54AE" w:rsidRDefault="00D5125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3"/>
                <w:szCs w:val="23"/>
              </w:rPr>
              <w:t>K_U</w:t>
            </w:r>
            <w:r w:rsidRPr="0072229F">
              <w:rPr>
                <w:rFonts w:ascii="Corbel" w:hAnsi="Corbel"/>
                <w:b w:val="0"/>
                <w:smallCaps w:val="0"/>
                <w:sz w:val="23"/>
                <w:szCs w:val="23"/>
              </w:rPr>
              <w:t>01</w:t>
            </w:r>
          </w:p>
        </w:tc>
      </w:tr>
      <w:tr w:rsidR="00C21D4A" w:rsidRPr="009C54AE" w14:paraId="352C7819" w14:textId="77777777" w:rsidTr="005E6E85">
        <w:tc>
          <w:tcPr>
            <w:tcW w:w="1701" w:type="dxa"/>
          </w:tcPr>
          <w:p w14:paraId="5709EB47" w14:textId="77777777" w:rsidR="00C21D4A" w:rsidRPr="009C54AE" w:rsidRDefault="00C21D4A" w:rsidP="006F78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_07</w:t>
            </w:r>
          </w:p>
        </w:tc>
        <w:tc>
          <w:tcPr>
            <w:tcW w:w="6096" w:type="dxa"/>
          </w:tcPr>
          <w:p w14:paraId="3293F549" w14:textId="77777777" w:rsidR="00C21D4A" w:rsidRDefault="00C21D4A" w:rsidP="00C21D4A">
            <w:pPr>
              <w:jc w:val="both"/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C765C4">
              <w:rPr>
                <w:rFonts w:ascii="Corbel" w:hAnsi="Corbel"/>
                <w:sz w:val="24"/>
                <w:szCs w:val="24"/>
              </w:rPr>
              <w:t xml:space="preserve">otrafi analizować i interpretować teksty prawne </w:t>
            </w:r>
            <w:r w:rsidRPr="00C765C4">
              <w:t>i naukowe</w:t>
            </w:r>
            <w:r w:rsidRPr="00C765C4">
              <w:rPr>
                <w:rFonts w:ascii="Corbel" w:hAnsi="Corbel"/>
                <w:sz w:val="24"/>
                <w:szCs w:val="24"/>
              </w:rPr>
              <w:t xml:space="preserve"> oraz wykorzystywać orzecznictwo w celu rozwiązywania podstawowych problem</w:t>
            </w:r>
            <w:r>
              <w:rPr>
                <w:rFonts w:ascii="Corbel" w:hAnsi="Corbel"/>
                <w:sz w:val="24"/>
                <w:szCs w:val="24"/>
              </w:rPr>
              <w:t>ów będących przedmiotem analizy</w:t>
            </w:r>
          </w:p>
        </w:tc>
        <w:tc>
          <w:tcPr>
            <w:tcW w:w="1873" w:type="dxa"/>
          </w:tcPr>
          <w:p w14:paraId="7135B9F9" w14:textId="77777777" w:rsidR="00C21D4A" w:rsidRPr="009C54AE" w:rsidRDefault="00C21D4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3"/>
                <w:szCs w:val="23"/>
              </w:rPr>
              <w:t>K_U04</w:t>
            </w:r>
          </w:p>
        </w:tc>
      </w:tr>
      <w:tr w:rsidR="00C21D4A" w:rsidRPr="009C54AE" w14:paraId="2BF4C74B" w14:textId="77777777" w:rsidTr="005E6E85">
        <w:tc>
          <w:tcPr>
            <w:tcW w:w="1701" w:type="dxa"/>
          </w:tcPr>
          <w:p w14:paraId="06082DA1" w14:textId="77777777" w:rsidR="00C21D4A" w:rsidRPr="009C54AE" w:rsidRDefault="00C21D4A" w:rsidP="006F78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02CB251A" w14:textId="77777777" w:rsidR="00C21D4A" w:rsidRDefault="00C21D4A" w:rsidP="00C21D4A">
            <w:pPr>
              <w:jc w:val="both"/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625570">
              <w:rPr>
                <w:rFonts w:ascii="Corbel" w:hAnsi="Corbel"/>
                <w:sz w:val="24"/>
                <w:szCs w:val="24"/>
              </w:rPr>
              <w:t>osiada umiejętność prowadzenia debaty, potrafi samodzielnie przygotować prace pisemne oraz wystąpienia ustne i prezentacje multimedialne, poświęcone konkretnemu zagadnieniu z zakresu nauk prawnych, nauk o administracji, ekonomicznych, politycznych oraz innych dyscyplin naukowych z</w:t>
            </w:r>
            <w:r>
              <w:rPr>
                <w:rFonts w:ascii="Corbel" w:hAnsi="Corbel"/>
                <w:sz w:val="24"/>
                <w:szCs w:val="24"/>
              </w:rPr>
              <w:t> </w:t>
            </w:r>
            <w:r w:rsidRPr="00625570">
              <w:rPr>
                <w:rFonts w:ascii="Corbel" w:hAnsi="Corbel"/>
                <w:sz w:val="24"/>
                <w:szCs w:val="24"/>
              </w:rPr>
              <w:t>wykorzystaniem ujęć teoret</w:t>
            </w:r>
            <w:r>
              <w:rPr>
                <w:rFonts w:ascii="Corbel" w:hAnsi="Corbel"/>
                <w:sz w:val="24"/>
                <w:szCs w:val="24"/>
              </w:rPr>
              <w:t>ycznych, a także różnych źródeł</w:t>
            </w:r>
          </w:p>
        </w:tc>
        <w:tc>
          <w:tcPr>
            <w:tcW w:w="1873" w:type="dxa"/>
          </w:tcPr>
          <w:p w14:paraId="465AFEFB" w14:textId="77777777" w:rsidR="00C21D4A" w:rsidRPr="009C54AE" w:rsidRDefault="00C21D4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3"/>
                <w:szCs w:val="23"/>
              </w:rPr>
              <w:t>K_U07</w:t>
            </w:r>
          </w:p>
        </w:tc>
      </w:tr>
      <w:tr w:rsidR="00C21D4A" w:rsidRPr="009C54AE" w14:paraId="2F877A66" w14:textId="77777777" w:rsidTr="005E6E85">
        <w:tc>
          <w:tcPr>
            <w:tcW w:w="1701" w:type="dxa"/>
          </w:tcPr>
          <w:p w14:paraId="688E4622" w14:textId="77777777" w:rsidR="00C21D4A" w:rsidRPr="009C54AE" w:rsidRDefault="00C21D4A" w:rsidP="006F78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</w:tc>
        <w:tc>
          <w:tcPr>
            <w:tcW w:w="6096" w:type="dxa"/>
          </w:tcPr>
          <w:p w14:paraId="352587E7" w14:textId="77777777" w:rsidR="00C21D4A" w:rsidRDefault="00C21D4A" w:rsidP="00C21D4A">
            <w:pPr>
              <w:jc w:val="both"/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A429FB">
              <w:rPr>
                <w:rFonts w:ascii="Corbel" w:hAnsi="Corbel"/>
                <w:sz w:val="24"/>
                <w:szCs w:val="24"/>
              </w:rPr>
              <w:t>otrafi planować i organizować pracę indywidualną i zespołową oraz aktywnie współdziałać w grupie, przyjmując w niej określone role</w:t>
            </w:r>
          </w:p>
        </w:tc>
        <w:tc>
          <w:tcPr>
            <w:tcW w:w="1873" w:type="dxa"/>
          </w:tcPr>
          <w:p w14:paraId="7BDB84ED" w14:textId="77777777" w:rsidR="00C21D4A" w:rsidRPr="009C54AE" w:rsidRDefault="00C21D4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3"/>
                <w:szCs w:val="23"/>
              </w:rPr>
              <w:t>K_U08</w:t>
            </w:r>
          </w:p>
        </w:tc>
      </w:tr>
      <w:tr w:rsidR="00C21D4A" w:rsidRPr="009C54AE" w14:paraId="145E1EEA" w14:textId="77777777" w:rsidTr="005E6E85">
        <w:tc>
          <w:tcPr>
            <w:tcW w:w="1701" w:type="dxa"/>
          </w:tcPr>
          <w:p w14:paraId="7B6F7018" w14:textId="77777777" w:rsidR="00C21D4A" w:rsidRPr="009C54AE" w:rsidRDefault="00C21D4A" w:rsidP="00D512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6096" w:type="dxa"/>
          </w:tcPr>
          <w:p w14:paraId="7D2C4F23" w14:textId="77777777" w:rsidR="00C21D4A" w:rsidRPr="00C21D4A" w:rsidRDefault="00C21D4A" w:rsidP="00C21D4A">
            <w:pPr>
              <w:jc w:val="both"/>
            </w:pPr>
            <w:r w:rsidRPr="00C21D4A">
              <w:rPr>
                <w:rFonts w:ascii="Corbel" w:hAnsi="Corbel"/>
                <w:sz w:val="24"/>
                <w:szCs w:val="24"/>
              </w:rPr>
              <w:t>Absolwent jest gotów do inicjowania działania i współdziałania na rzecz interesu społecznego z uwzględnieniem wymogów prawnych, administracyjnych i ekonomicznych</w:t>
            </w:r>
          </w:p>
        </w:tc>
        <w:tc>
          <w:tcPr>
            <w:tcW w:w="1873" w:type="dxa"/>
          </w:tcPr>
          <w:p w14:paraId="27E4ECD3" w14:textId="77777777" w:rsidR="00C21D4A" w:rsidRDefault="00C21D4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3"/>
                <w:szCs w:val="23"/>
              </w:rPr>
            </w:pPr>
            <w:r>
              <w:rPr>
                <w:rFonts w:ascii="Corbel" w:hAnsi="Corbel"/>
                <w:b w:val="0"/>
                <w:smallCaps w:val="0"/>
                <w:sz w:val="23"/>
                <w:szCs w:val="23"/>
              </w:rPr>
              <w:t>K_K04</w:t>
            </w:r>
          </w:p>
        </w:tc>
      </w:tr>
      <w:tr w:rsidR="00C21D4A" w:rsidRPr="009C54AE" w14:paraId="522C713D" w14:textId="77777777" w:rsidTr="005E6E85">
        <w:tc>
          <w:tcPr>
            <w:tcW w:w="1701" w:type="dxa"/>
          </w:tcPr>
          <w:p w14:paraId="79D4BCB0" w14:textId="77777777" w:rsidR="00C21D4A" w:rsidRPr="009C54AE" w:rsidRDefault="00C21D4A" w:rsidP="00D512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  <w:tc>
          <w:tcPr>
            <w:tcW w:w="6096" w:type="dxa"/>
          </w:tcPr>
          <w:p w14:paraId="7157A94A" w14:textId="77777777" w:rsidR="00C21D4A" w:rsidRPr="00C21D4A" w:rsidRDefault="00C21D4A" w:rsidP="00C21D4A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C21D4A">
              <w:rPr>
                <w:rFonts w:ascii="Corbel" w:hAnsi="Corbel"/>
                <w:sz w:val="24"/>
                <w:szCs w:val="24"/>
              </w:rPr>
              <w:t>Absolwent jest gotów do odpowiedzialnego pełnienia różnych ról zawodowych w organach administracji z dochowaniem wszelkich standardów i zasad etyki zawodowej oraz dbałości o nie</w:t>
            </w:r>
          </w:p>
        </w:tc>
        <w:tc>
          <w:tcPr>
            <w:tcW w:w="1873" w:type="dxa"/>
          </w:tcPr>
          <w:p w14:paraId="4B0677BD" w14:textId="77777777" w:rsidR="00C21D4A" w:rsidRDefault="00C21D4A" w:rsidP="00C21D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3"/>
                <w:szCs w:val="23"/>
              </w:rPr>
            </w:pPr>
            <w:r>
              <w:rPr>
                <w:rFonts w:ascii="Corbel" w:hAnsi="Corbel"/>
                <w:b w:val="0"/>
                <w:smallCaps w:val="0"/>
                <w:sz w:val="23"/>
                <w:szCs w:val="23"/>
              </w:rPr>
              <w:t>K_K06</w:t>
            </w:r>
          </w:p>
        </w:tc>
      </w:tr>
    </w:tbl>
    <w:p w14:paraId="0E011A5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5D1629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1D27FB7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1E6AC2B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C21D4A" w:rsidRPr="009C54AE" w14:paraId="0C4AB7D4" w14:textId="77777777" w:rsidTr="108BAB4F">
        <w:tc>
          <w:tcPr>
            <w:tcW w:w="9639" w:type="dxa"/>
          </w:tcPr>
          <w:p w14:paraId="2967C058" w14:textId="77777777" w:rsidR="00C21D4A" w:rsidRPr="00996BB4" w:rsidRDefault="00C21D4A" w:rsidP="006F78E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sz w:val="24"/>
                <w:szCs w:val="24"/>
              </w:rPr>
            </w:pPr>
            <w:r w:rsidRPr="00996BB4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C21D4A" w:rsidRPr="009C54AE" w14:paraId="6DF88DA4" w14:textId="77777777" w:rsidTr="108BAB4F">
        <w:tc>
          <w:tcPr>
            <w:tcW w:w="9639" w:type="dxa"/>
          </w:tcPr>
          <w:p w14:paraId="297AFAE9" w14:textId="77777777" w:rsidR="00C21D4A" w:rsidRPr="00AC6B73" w:rsidRDefault="00C21D4A" w:rsidP="006F78E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>Pojęcia ogólne</w:t>
            </w:r>
            <w:r w:rsidRPr="000074D5">
              <w:rPr>
                <w:rFonts w:ascii="Corbel" w:hAnsi="Corbel"/>
                <w:sz w:val="24"/>
                <w:szCs w:val="24"/>
              </w:rPr>
              <w:t xml:space="preserve">: pojęcie postępowania cywilnego i prawa procesowego cywilnego, prawo procesowe cywilne a prawo cywilne (materialne). Stosunek postępowania cywilnego do innych postępowań – droga sądowa w sprawach cywilnych, pojęcie sprawy cywilnej, sprawy </w:t>
            </w:r>
            <w:r w:rsidRPr="000074D5">
              <w:rPr>
                <w:rFonts w:ascii="Corbel" w:hAnsi="Corbel"/>
                <w:sz w:val="24"/>
                <w:szCs w:val="24"/>
              </w:rPr>
              <w:lastRenderedPageBreak/>
              <w:t>gospodarczej, sprawy z zakresu prawa pracy, sprawy z</w:t>
            </w:r>
            <w:r>
              <w:rPr>
                <w:rFonts w:ascii="Corbel" w:hAnsi="Corbel"/>
                <w:sz w:val="24"/>
                <w:szCs w:val="24"/>
              </w:rPr>
              <w:t xml:space="preserve"> z</w:t>
            </w:r>
            <w:r w:rsidRPr="000074D5">
              <w:rPr>
                <w:rFonts w:ascii="Corbel" w:hAnsi="Corbel"/>
                <w:sz w:val="24"/>
                <w:szCs w:val="24"/>
              </w:rPr>
              <w:t xml:space="preserve">akresu ubezpieczeń społecznych, sprawy małżeńskie, sprawy rodzinne. </w:t>
            </w:r>
            <w:r w:rsidRPr="00AC6B73">
              <w:rPr>
                <w:rFonts w:ascii="Corbel" w:hAnsi="Corbel"/>
                <w:b/>
                <w:sz w:val="24"/>
                <w:szCs w:val="24"/>
              </w:rPr>
              <w:t>Zasady postępowania cywilnego</w:t>
            </w:r>
          </w:p>
        </w:tc>
      </w:tr>
      <w:tr w:rsidR="00C21D4A" w:rsidRPr="009C54AE" w14:paraId="132B7123" w14:textId="77777777" w:rsidTr="108BAB4F">
        <w:tc>
          <w:tcPr>
            <w:tcW w:w="9639" w:type="dxa"/>
          </w:tcPr>
          <w:p w14:paraId="735EB3FA" w14:textId="77777777" w:rsidR="00C21D4A" w:rsidRPr="009C54AE" w:rsidRDefault="00C21D4A" w:rsidP="006F78E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lastRenderedPageBreak/>
              <w:t>Podmioty postępowania</w:t>
            </w:r>
            <w:r w:rsidRPr="000074D5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0074D5">
              <w:rPr>
                <w:rFonts w:ascii="Corbel" w:hAnsi="Corbel"/>
                <w:sz w:val="24"/>
                <w:szCs w:val="24"/>
                <w:u w:val="single"/>
              </w:rPr>
              <w:t xml:space="preserve">Sąd </w:t>
            </w:r>
            <w:r w:rsidRPr="000074D5">
              <w:rPr>
                <w:rFonts w:ascii="Corbel" w:hAnsi="Corbel"/>
                <w:sz w:val="24"/>
                <w:szCs w:val="24"/>
              </w:rPr>
              <w:t>– jurysdykcja krajowa, właściwość sądów w sprawach cywilnych, skład organów sądowych, wyłączenie osób wchodzących w skład organów sądowych. Prokurator, organizacje pozarządowe, inne podmioty biorące udział w postępowaniu.</w:t>
            </w:r>
          </w:p>
        </w:tc>
      </w:tr>
      <w:tr w:rsidR="00C21D4A" w:rsidRPr="009C54AE" w14:paraId="29863855" w14:textId="77777777" w:rsidTr="108BAB4F">
        <w:tc>
          <w:tcPr>
            <w:tcW w:w="9639" w:type="dxa"/>
          </w:tcPr>
          <w:p w14:paraId="04A0142D" w14:textId="77777777" w:rsidR="00C21D4A" w:rsidRDefault="00C21D4A" w:rsidP="108BAB4F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108BAB4F">
              <w:rPr>
                <w:rFonts w:ascii="Corbel" w:hAnsi="Corbel"/>
                <w:b/>
                <w:bCs/>
                <w:sz w:val="24"/>
                <w:szCs w:val="24"/>
              </w:rPr>
              <w:t>Podmioty postępowania</w:t>
            </w:r>
            <w:r w:rsidRPr="108BAB4F">
              <w:rPr>
                <w:rFonts w:ascii="Corbel" w:hAnsi="Corbel"/>
                <w:sz w:val="24"/>
                <w:szCs w:val="24"/>
              </w:rPr>
              <w:t xml:space="preserve">:  </w:t>
            </w:r>
            <w:r w:rsidRPr="108BAB4F">
              <w:rPr>
                <w:rFonts w:ascii="Corbel" w:hAnsi="Corbel"/>
                <w:sz w:val="24"/>
                <w:szCs w:val="24"/>
                <w:u w:val="single"/>
              </w:rPr>
              <w:t>Strony i uczestnicy postępowania</w:t>
            </w:r>
            <w:r w:rsidRPr="108BAB4F">
              <w:rPr>
                <w:rFonts w:ascii="Corbel" w:hAnsi="Corbel"/>
                <w:sz w:val="24"/>
                <w:szCs w:val="24"/>
              </w:rPr>
              <w:t xml:space="preserve">. Strony w procesie (zdolność </w:t>
            </w:r>
          </w:p>
          <w:p w14:paraId="0C32A844" w14:textId="77777777" w:rsidR="00C21D4A" w:rsidRDefault="00C21D4A" w:rsidP="108BAB4F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108BAB4F">
              <w:rPr>
                <w:rFonts w:ascii="Corbel" w:hAnsi="Corbel"/>
                <w:sz w:val="24"/>
                <w:szCs w:val="24"/>
              </w:rPr>
              <w:t xml:space="preserve">sądowa, procesowa, </w:t>
            </w:r>
            <w:proofErr w:type="spellStart"/>
            <w:r w:rsidRPr="108BAB4F">
              <w:rPr>
                <w:rFonts w:ascii="Corbel" w:hAnsi="Corbel"/>
                <w:sz w:val="24"/>
                <w:szCs w:val="24"/>
              </w:rPr>
              <w:t>postulacyjna</w:t>
            </w:r>
            <w:proofErr w:type="spellEnd"/>
            <w:r w:rsidRPr="108BAB4F">
              <w:rPr>
                <w:rFonts w:ascii="Corbel" w:hAnsi="Corbel"/>
                <w:sz w:val="24"/>
                <w:szCs w:val="24"/>
              </w:rPr>
              <w:t xml:space="preserve">, legitymacja procesowa), współuczestnictwo w sporze, </w:t>
            </w:r>
          </w:p>
          <w:p w14:paraId="0E6DE8BC" w14:textId="77777777" w:rsidR="00C21D4A" w:rsidRPr="009C54AE" w:rsidRDefault="00C21D4A" w:rsidP="108BAB4F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108BAB4F">
              <w:rPr>
                <w:rFonts w:ascii="Corbel" w:hAnsi="Corbel"/>
                <w:sz w:val="24"/>
                <w:szCs w:val="24"/>
              </w:rPr>
              <w:t xml:space="preserve">interwencja główna. </w:t>
            </w:r>
            <w:r w:rsidRPr="108BAB4F">
              <w:rPr>
                <w:rFonts w:ascii="Corbel" w:hAnsi="Corbel"/>
                <w:sz w:val="24"/>
                <w:szCs w:val="24"/>
                <w:u w:val="single"/>
              </w:rPr>
              <w:t>Udział osób trzecich</w:t>
            </w:r>
            <w:r w:rsidRPr="108BAB4F">
              <w:rPr>
                <w:rFonts w:ascii="Corbel" w:hAnsi="Corbel"/>
                <w:sz w:val="24"/>
                <w:szCs w:val="24"/>
              </w:rPr>
              <w:t xml:space="preserve"> – interwencja uboczna </w:t>
            </w:r>
            <w:proofErr w:type="spellStart"/>
            <w:r w:rsidRPr="108BAB4F">
              <w:rPr>
                <w:rFonts w:ascii="Corbel" w:hAnsi="Corbel"/>
                <w:sz w:val="24"/>
                <w:szCs w:val="24"/>
              </w:rPr>
              <w:t>iprzypozwanie</w:t>
            </w:r>
            <w:proofErr w:type="spellEnd"/>
            <w:r w:rsidRPr="108BAB4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21D4A" w:rsidRPr="009C54AE" w14:paraId="390A5F2C" w14:textId="77777777" w:rsidTr="108BAB4F">
        <w:tc>
          <w:tcPr>
            <w:tcW w:w="9639" w:type="dxa"/>
          </w:tcPr>
          <w:p w14:paraId="1D2BEC06" w14:textId="77777777" w:rsidR="00C21D4A" w:rsidRPr="000074D5" w:rsidRDefault="00C21D4A" w:rsidP="006F78E6">
            <w:pPr>
              <w:shd w:val="clear" w:color="auto" w:fill="FFFFFF"/>
              <w:spacing w:after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>Przedmiot postępowania cywilnego</w:t>
            </w:r>
            <w:r w:rsidRPr="000074D5">
              <w:rPr>
                <w:rFonts w:ascii="Corbel" w:hAnsi="Corbel"/>
                <w:sz w:val="24"/>
                <w:szCs w:val="24"/>
              </w:rPr>
              <w:t xml:space="preserve">: Powództwo i jego rodzaje, przedmiot postępowania nieprocesowego. </w:t>
            </w:r>
            <w:r w:rsidRPr="000074D5">
              <w:rPr>
                <w:rFonts w:ascii="Corbel" w:hAnsi="Corbel"/>
                <w:b/>
                <w:sz w:val="24"/>
                <w:szCs w:val="24"/>
              </w:rPr>
              <w:t>Czynności procesowe</w:t>
            </w:r>
            <w:r w:rsidRPr="000074D5">
              <w:rPr>
                <w:rFonts w:ascii="Corbel" w:hAnsi="Corbel"/>
                <w:sz w:val="24"/>
                <w:szCs w:val="24"/>
              </w:rPr>
              <w:t>: Pojęcie i rodzaje czynności procesowych, pisma procesowe, doręczenia. posiedzenia sądowe, terminy</w:t>
            </w:r>
            <w:r w:rsidRPr="000074D5">
              <w:rPr>
                <w:rFonts w:ascii="Corbel" w:hAnsi="Corbel"/>
                <w:b/>
                <w:sz w:val="24"/>
                <w:szCs w:val="24"/>
              </w:rPr>
              <w:t xml:space="preserve">. </w:t>
            </w:r>
          </w:p>
        </w:tc>
      </w:tr>
      <w:tr w:rsidR="00C21D4A" w:rsidRPr="009C54AE" w14:paraId="25755DE5" w14:textId="77777777" w:rsidTr="108BAB4F">
        <w:tc>
          <w:tcPr>
            <w:tcW w:w="9639" w:type="dxa"/>
          </w:tcPr>
          <w:p w14:paraId="5DF1EF47" w14:textId="77777777" w:rsidR="00C21D4A" w:rsidRPr="000074D5" w:rsidRDefault="00C21D4A" w:rsidP="006F78E6">
            <w:pPr>
              <w:shd w:val="clear" w:color="auto" w:fill="FFFFFF"/>
              <w:spacing w:after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>Koszty postępowania</w:t>
            </w:r>
            <w:r w:rsidRPr="000074D5">
              <w:rPr>
                <w:rFonts w:ascii="Corbel" w:hAnsi="Corbel"/>
                <w:sz w:val="24"/>
                <w:szCs w:val="24"/>
              </w:rPr>
              <w:t>: Koszty procesu cywilnego, zasady obowiązujące co do ponoszenia kosztów procesu, zwolnienie od kosztów, zabezpieczenie kosztów.</w:t>
            </w:r>
          </w:p>
        </w:tc>
      </w:tr>
      <w:tr w:rsidR="00C21D4A" w:rsidRPr="009C54AE" w14:paraId="6D05ACB7" w14:textId="77777777" w:rsidTr="108BAB4F">
        <w:tc>
          <w:tcPr>
            <w:tcW w:w="9639" w:type="dxa"/>
          </w:tcPr>
          <w:p w14:paraId="229FF1A3" w14:textId="77777777" w:rsidR="00C21D4A" w:rsidRPr="00AC6B73" w:rsidRDefault="00C21D4A" w:rsidP="006F78E6">
            <w:pPr>
              <w:shd w:val="clear" w:color="auto" w:fill="FFFFFF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 xml:space="preserve">Postępowanie przed sądem I instancji: </w:t>
            </w:r>
            <w:r w:rsidRPr="000074D5">
              <w:rPr>
                <w:rFonts w:ascii="Corbel" w:hAnsi="Corbel"/>
                <w:sz w:val="24"/>
                <w:szCs w:val="24"/>
              </w:rPr>
              <w:t>Wszczęcie procesu, pojęcie i warunki pozwu, kumulacja i rozdrabnianie roszczeń, zmiana powództwa, cofnięcie pozwu, odrzucenie pozwu. Organizacja postępowania. Ro</w:t>
            </w:r>
            <w:r>
              <w:rPr>
                <w:rFonts w:ascii="Corbel" w:hAnsi="Corbel"/>
                <w:sz w:val="24"/>
                <w:szCs w:val="24"/>
              </w:rPr>
              <w:t>zprawa.</w:t>
            </w:r>
            <w:r w:rsidRPr="000074D5">
              <w:rPr>
                <w:rFonts w:ascii="Corbel" w:hAnsi="Corbel"/>
                <w:sz w:val="24"/>
                <w:szCs w:val="24"/>
              </w:rPr>
              <w:t xml:space="preserve"> Zawieszenie i umorzenie postępowania.</w:t>
            </w:r>
          </w:p>
        </w:tc>
      </w:tr>
      <w:tr w:rsidR="00C21D4A" w:rsidRPr="009C54AE" w14:paraId="13013959" w14:textId="77777777" w:rsidTr="108BAB4F">
        <w:tc>
          <w:tcPr>
            <w:tcW w:w="9639" w:type="dxa"/>
          </w:tcPr>
          <w:p w14:paraId="0DBFD2A8" w14:textId="77777777" w:rsidR="00C21D4A" w:rsidRPr="00AC6B73" w:rsidRDefault="00C21D4A" w:rsidP="006F78E6">
            <w:pPr>
              <w:shd w:val="clear" w:color="auto" w:fill="FFFFFF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 xml:space="preserve">Dowody: </w:t>
            </w:r>
            <w:r w:rsidRPr="000074D5">
              <w:rPr>
                <w:rFonts w:ascii="Corbel" w:hAnsi="Corbel"/>
                <w:sz w:val="24"/>
                <w:szCs w:val="24"/>
              </w:rPr>
              <w:t>Zagadnienia ogólne, postępowanie dowodowe, środki dowodowe – dowód z dokumentów, dowód z zeznań świadków, dowód z opinii biegłego, dowód z oględzin, dowód z przesłuchania stron, inne środki dowodowe.</w:t>
            </w:r>
          </w:p>
        </w:tc>
      </w:tr>
      <w:tr w:rsidR="00C21D4A" w:rsidRPr="009C54AE" w14:paraId="2994CD4C" w14:textId="77777777" w:rsidTr="108BAB4F">
        <w:tc>
          <w:tcPr>
            <w:tcW w:w="9639" w:type="dxa"/>
          </w:tcPr>
          <w:p w14:paraId="3101B54B" w14:textId="77777777" w:rsidR="00C21D4A" w:rsidRPr="000074D5" w:rsidRDefault="00C21D4A" w:rsidP="006F78E6">
            <w:pPr>
              <w:shd w:val="clear" w:color="auto" w:fill="FFFFFF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 xml:space="preserve">Orzeczenia: </w:t>
            </w:r>
            <w:r w:rsidRPr="000074D5">
              <w:rPr>
                <w:rFonts w:ascii="Corbel" w:hAnsi="Corbel"/>
                <w:sz w:val="24"/>
                <w:szCs w:val="24"/>
              </w:rPr>
              <w:t>Zagadnienia ogólne, zasady orzekania, rodzaje wyroków, wydanie wyroku, wydanie postanowienia, rektyfikacja orzeczeń (sprostowanie, uzupełnienie i wykładnia), skutki prawne orzeczeń (prawomocność, wykonalność i</w:t>
            </w:r>
            <w:r w:rsidRPr="000074D5">
              <w:rPr>
                <w:rFonts w:ascii="Corbel" w:hAnsi="Corbel"/>
                <w:sz w:val="24"/>
                <w:szCs w:val="24"/>
              </w:rPr>
              <w:cr/>
              <w:t>skuteczność orzeczeń).</w:t>
            </w:r>
          </w:p>
        </w:tc>
      </w:tr>
      <w:tr w:rsidR="00C21D4A" w:rsidRPr="009C54AE" w14:paraId="7E08E3E3" w14:textId="77777777" w:rsidTr="108BAB4F">
        <w:tc>
          <w:tcPr>
            <w:tcW w:w="9639" w:type="dxa"/>
          </w:tcPr>
          <w:p w14:paraId="4C94A849" w14:textId="77777777" w:rsidR="00C21D4A" w:rsidRPr="000074D5" w:rsidRDefault="00C21D4A" w:rsidP="006F78E6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 xml:space="preserve">Zaskarżanie orzeczeń sądowych: </w:t>
            </w:r>
            <w:r w:rsidRPr="000074D5">
              <w:rPr>
                <w:rFonts w:ascii="Corbel" w:hAnsi="Corbel"/>
                <w:sz w:val="24"/>
                <w:szCs w:val="24"/>
              </w:rPr>
              <w:t>Zagadnienia ogólne. Apelacja, zażalenie, inne środki zaskarżenia: skarga na orzeczenie referendarza sądowego, i in.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</w:p>
        </w:tc>
      </w:tr>
      <w:tr w:rsidR="00C21D4A" w:rsidRPr="009C54AE" w14:paraId="59106D86" w14:textId="77777777" w:rsidTr="108BAB4F">
        <w:tc>
          <w:tcPr>
            <w:tcW w:w="9639" w:type="dxa"/>
          </w:tcPr>
          <w:p w14:paraId="361B86D5" w14:textId="77777777" w:rsidR="00C21D4A" w:rsidRPr="000074D5" w:rsidRDefault="00C21D4A" w:rsidP="006F78E6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 xml:space="preserve">Obalanie prawomocnych orzeczeń: </w:t>
            </w:r>
            <w:r w:rsidRPr="000074D5">
              <w:rPr>
                <w:rFonts w:ascii="Corbel" w:hAnsi="Corbel"/>
                <w:sz w:val="24"/>
                <w:szCs w:val="24"/>
              </w:rPr>
              <w:t>Skarga kasacyjna, wznowienie postępowania, skarga o stwierdzenie niezgodności z prawem prawomocnego orzeczenia.</w:t>
            </w:r>
          </w:p>
        </w:tc>
      </w:tr>
      <w:tr w:rsidR="00C21D4A" w:rsidRPr="009C54AE" w14:paraId="3AAFEC27" w14:textId="77777777" w:rsidTr="108BAB4F">
        <w:tc>
          <w:tcPr>
            <w:tcW w:w="9639" w:type="dxa"/>
          </w:tcPr>
          <w:p w14:paraId="664686D8" w14:textId="77777777" w:rsidR="00C21D4A" w:rsidRPr="000074D5" w:rsidRDefault="00C21D4A" w:rsidP="006F78E6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>Postępowania odrębne</w:t>
            </w:r>
            <w:r w:rsidRPr="000074D5">
              <w:rPr>
                <w:rFonts w:ascii="Corbel" w:hAnsi="Corbel"/>
                <w:sz w:val="24"/>
                <w:szCs w:val="24"/>
              </w:rPr>
              <w:t>: Postępowanie w sprawach małżeńskich, w sprawach prawa pracy i ubezpieczeń społecznych, narusz</w:t>
            </w:r>
            <w:r>
              <w:rPr>
                <w:rFonts w:ascii="Corbel" w:hAnsi="Corbel"/>
                <w:sz w:val="24"/>
                <w:szCs w:val="24"/>
              </w:rPr>
              <w:t xml:space="preserve">enie posiadania. </w:t>
            </w:r>
            <w:r w:rsidRPr="000074D5">
              <w:rPr>
                <w:rFonts w:ascii="Corbel" w:hAnsi="Corbel"/>
                <w:sz w:val="24"/>
                <w:szCs w:val="24"/>
              </w:rPr>
              <w:t>Postępowanie nakazowe, upominawcze, uproszczone, gospodarcze.</w:t>
            </w:r>
          </w:p>
        </w:tc>
      </w:tr>
      <w:tr w:rsidR="00C21D4A" w:rsidRPr="009C54AE" w14:paraId="405DF760" w14:textId="77777777" w:rsidTr="108BAB4F">
        <w:tc>
          <w:tcPr>
            <w:tcW w:w="9639" w:type="dxa"/>
          </w:tcPr>
          <w:p w14:paraId="0A036C4A" w14:textId="77777777" w:rsidR="00C21D4A" w:rsidRPr="000074D5" w:rsidRDefault="00C21D4A" w:rsidP="006F78E6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 xml:space="preserve">Postępowanie nieprocesowe – ogólna charakterystyka </w:t>
            </w:r>
          </w:p>
        </w:tc>
      </w:tr>
      <w:tr w:rsidR="00C21D4A" w:rsidRPr="009C54AE" w14:paraId="2DFABCFA" w14:textId="77777777" w:rsidTr="108BAB4F">
        <w:tc>
          <w:tcPr>
            <w:tcW w:w="9639" w:type="dxa"/>
          </w:tcPr>
          <w:p w14:paraId="6FE7E2F5" w14:textId="77777777" w:rsidR="00C21D4A" w:rsidRPr="000074D5" w:rsidRDefault="00C21D4A" w:rsidP="006F78E6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>Poszczególne rodzaje postępowań nieprocesowych – po</w:t>
            </w:r>
            <w:r>
              <w:rPr>
                <w:rFonts w:ascii="Corbel" w:hAnsi="Corbel"/>
                <w:b/>
                <w:sz w:val="24"/>
                <w:szCs w:val="24"/>
              </w:rPr>
              <w:t>stępowanie w sprawach osobowych</w:t>
            </w:r>
          </w:p>
        </w:tc>
      </w:tr>
      <w:tr w:rsidR="00C21D4A" w:rsidRPr="009C54AE" w14:paraId="6D8121E0" w14:textId="77777777" w:rsidTr="108BAB4F">
        <w:tc>
          <w:tcPr>
            <w:tcW w:w="9639" w:type="dxa"/>
          </w:tcPr>
          <w:p w14:paraId="073092EC" w14:textId="77777777" w:rsidR="00C21D4A" w:rsidRPr="000074D5" w:rsidRDefault="00C21D4A" w:rsidP="006F78E6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>Poszczególne rodzaje postępowań nieprocesowych – postępowanie spadko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we </w:t>
            </w:r>
          </w:p>
        </w:tc>
      </w:tr>
      <w:tr w:rsidR="00C21D4A" w:rsidRPr="009C54AE" w14:paraId="530E989E" w14:textId="77777777" w:rsidTr="108BAB4F">
        <w:tc>
          <w:tcPr>
            <w:tcW w:w="9639" w:type="dxa"/>
          </w:tcPr>
          <w:p w14:paraId="0DFD8CC8" w14:textId="77777777" w:rsidR="00C21D4A" w:rsidRPr="000074D5" w:rsidRDefault="00C21D4A" w:rsidP="006F78E6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 xml:space="preserve">Poszczególne rodzaje postępowań nieprocesowych – postępowanie w sprawach rzeczowych </w:t>
            </w:r>
          </w:p>
        </w:tc>
      </w:tr>
      <w:tr w:rsidR="00C21D4A" w:rsidRPr="009C54AE" w14:paraId="469F8984" w14:textId="77777777" w:rsidTr="108BAB4F">
        <w:tc>
          <w:tcPr>
            <w:tcW w:w="9639" w:type="dxa"/>
          </w:tcPr>
          <w:p w14:paraId="7201B592" w14:textId="77777777" w:rsidR="00C21D4A" w:rsidRPr="000074D5" w:rsidRDefault="00C21D4A" w:rsidP="006F78E6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 xml:space="preserve">Postępowanie zabezpieczające </w:t>
            </w:r>
            <w:r>
              <w:rPr>
                <w:rFonts w:ascii="Corbel" w:hAnsi="Corbel"/>
                <w:b/>
                <w:sz w:val="24"/>
                <w:szCs w:val="24"/>
              </w:rPr>
              <w:t>i klauzulowe</w:t>
            </w:r>
          </w:p>
        </w:tc>
      </w:tr>
    </w:tbl>
    <w:p w14:paraId="716B60F2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F731581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108BAB4F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108BAB4F">
        <w:rPr>
          <w:rFonts w:ascii="Corbel" w:hAnsi="Corbel"/>
          <w:sz w:val="24"/>
          <w:szCs w:val="24"/>
        </w:rPr>
        <w:t xml:space="preserve">, </w:t>
      </w:r>
      <w:r w:rsidRPr="108BAB4F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C21D4A" w:rsidRPr="009C54AE" w14:paraId="313D48A6" w14:textId="77777777" w:rsidTr="006F78E6">
        <w:tc>
          <w:tcPr>
            <w:tcW w:w="9639" w:type="dxa"/>
          </w:tcPr>
          <w:p w14:paraId="31A565C0" w14:textId="77777777" w:rsidR="00C21D4A" w:rsidRPr="00AE5B2E" w:rsidRDefault="00C21D4A" w:rsidP="006F78E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AE5B2E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C21D4A" w:rsidRPr="009C54AE" w14:paraId="2DF97606" w14:textId="77777777" w:rsidTr="006F78E6">
        <w:tc>
          <w:tcPr>
            <w:tcW w:w="9639" w:type="dxa"/>
          </w:tcPr>
          <w:p w14:paraId="1718D03D" w14:textId="77777777" w:rsidR="00C21D4A" w:rsidRPr="009C54AE" w:rsidRDefault="00C21D4A" w:rsidP="006F78E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>Pojęcia ogólne</w:t>
            </w:r>
            <w:r w:rsidRPr="000074D5">
              <w:rPr>
                <w:rFonts w:ascii="Corbel" w:hAnsi="Corbel"/>
                <w:sz w:val="24"/>
                <w:szCs w:val="24"/>
              </w:rPr>
              <w:t xml:space="preserve">: pojęcie postępowania cywilnego i prawa procesowego cywilnego, prawo procesowe cywilne a prawo cywilne (materialne). Stosunek postępowania cywilnego do innych postępowań – droga sądowa w sprawach cywilnych, pojęcie sprawy cywilnej, sprawy </w:t>
            </w:r>
            <w:r w:rsidRPr="000074D5">
              <w:rPr>
                <w:rFonts w:ascii="Corbel" w:hAnsi="Corbel"/>
                <w:sz w:val="24"/>
                <w:szCs w:val="24"/>
              </w:rPr>
              <w:lastRenderedPageBreak/>
              <w:t>gospodarczej, sprawy z zakresu prawa pracy, sprawy z zakresu ubezpieczeń społecznych, sprawy małżeńskie, sprawy rodzinne.</w:t>
            </w:r>
          </w:p>
        </w:tc>
      </w:tr>
      <w:tr w:rsidR="00C21D4A" w:rsidRPr="009C54AE" w14:paraId="4696ADDD" w14:textId="77777777" w:rsidTr="006F78E6">
        <w:tc>
          <w:tcPr>
            <w:tcW w:w="9639" w:type="dxa"/>
          </w:tcPr>
          <w:p w14:paraId="5631910E" w14:textId="77777777" w:rsidR="00C21D4A" w:rsidRPr="009C54AE" w:rsidRDefault="00C21D4A" w:rsidP="006F78E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lastRenderedPageBreak/>
              <w:t>Podmioty postępowania</w:t>
            </w:r>
            <w:r w:rsidRPr="000074D5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0074D5">
              <w:rPr>
                <w:rFonts w:ascii="Corbel" w:hAnsi="Corbel"/>
                <w:sz w:val="24"/>
                <w:szCs w:val="24"/>
                <w:u w:val="single"/>
              </w:rPr>
              <w:t xml:space="preserve">Sąd </w:t>
            </w:r>
            <w:r w:rsidRPr="000074D5">
              <w:rPr>
                <w:rFonts w:ascii="Corbel" w:hAnsi="Corbel"/>
                <w:sz w:val="24"/>
                <w:szCs w:val="24"/>
              </w:rPr>
              <w:t xml:space="preserve">– jurysdykcja krajowa, właściwość sądów w sprawach cywilnych, skład organów sądowych, wyłączenie osób wchodzących w skład organów sądowych. </w:t>
            </w:r>
            <w:r w:rsidRPr="000074D5">
              <w:rPr>
                <w:rFonts w:ascii="Corbel" w:hAnsi="Corbel"/>
                <w:sz w:val="24"/>
                <w:szCs w:val="24"/>
                <w:u w:val="single"/>
              </w:rPr>
              <w:t>Prokurator, organizacje pozarządowe</w:t>
            </w:r>
            <w:r w:rsidRPr="000074D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21D4A" w:rsidRPr="009C54AE" w14:paraId="0826069F" w14:textId="77777777" w:rsidTr="006F78E6">
        <w:tc>
          <w:tcPr>
            <w:tcW w:w="9639" w:type="dxa"/>
          </w:tcPr>
          <w:p w14:paraId="1D98C0B8" w14:textId="77777777" w:rsidR="00C21D4A" w:rsidRPr="009C54AE" w:rsidRDefault="00C21D4A" w:rsidP="006F78E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>Podmioty postępowania</w:t>
            </w:r>
            <w:r w:rsidRPr="000074D5">
              <w:rPr>
                <w:rFonts w:ascii="Corbel" w:hAnsi="Corbel"/>
                <w:sz w:val="24"/>
                <w:szCs w:val="24"/>
              </w:rPr>
              <w:t xml:space="preserve">:  </w:t>
            </w:r>
            <w:r w:rsidRPr="000074D5">
              <w:rPr>
                <w:rFonts w:ascii="Corbel" w:hAnsi="Corbel"/>
                <w:sz w:val="24"/>
                <w:szCs w:val="24"/>
                <w:u w:val="single"/>
              </w:rPr>
              <w:t>Strony i uczestnicy postępowania</w:t>
            </w:r>
            <w:r w:rsidRPr="000074D5">
              <w:rPr>
                <w:rFonts w:ascii="Corbel" w:hAnsi="Corbel"/>
                <w:sz w:val="24"/>
                <w:szCs w:val="24"/>
              </w:rPr>
              <w:t xml:space="preserve">. Strony w procesie (zdolność sądowa, procesowa, </w:t>
            </w:r>
            <w:proofErr w:type="spellStart"/>
            <w:r w:rsidRPr="000074D5">
              <w:rPr>
                <w:rFonts w:ascii="Corbel" w:hAnsi="Corbel"/>
                <w:sz w:val="24"/>
                <w:szCs w:val="24"/>
              </w:rPr>
              <w:t>postulacyjna</w:t>
            </w:r>
            <w:proofErr w:type="spellEnd"/>
            <w:r w:rsidRPr="000074D5">
              <w:rPr>
                <w:rFonts w:ascii="Corbel" w:hAnsi="Corbel"/>
                <w:sz w:val="24"/>
                <w:szCs w:val="24"/>
              </w:rPr>
              <w:t xml:space="preserve">, legitymacja procesowa), współuczestnictwo w sporze, interwencja główna. </w:t>
            </w:r>
            <w:r w:rsidRPr="000074D5">
              <w:rPr>
                <w:rFonts w:ascii="Corbel" w:hAnsi="Corbel"/>
                <w:sz w:val="24"/>
                <w:szCs w:val="24"/>
                <w:u w:val="single"/>
              </w:rPr>
              <w:t>Udział osób trzecich</w:t>
            </w:r>
            <w:r w:rsidRPr="000074D5">
              <w:rPr>
                <w:rFonts w:ascii="Corbel" w:hAnsi="Corbel"/>
                <w:sz w:val="24"/>
                <w:szCs w:val="24"/>
              </w:rPr>
              <w:t xml:space="preserve"> – interwencja uboczna i przypozwanie.</w:t>
            </w:r>
          </w:p>
        </w:tc>
      </w:tr>
      <w:tr w:rsidR="00C21D4A" w:rsidRPr="009C54AE" w14:paraId="58A1B4D1" w14:textId="77777777" w:rsidTr="006F78E6">
        <w:tc>
          <w:tcPr>
            <w:tcW w:w="9639" w:type="dxa"/>
          </w:tcPr>
          <w:p w14:paraId="35D8C8F2" w14:textId="77777777" w:rsidR="00C21D4A" w:rsidRPr="000074D5" w:rsidRDefault="00C21D4A" w:rsidP="006F78E6">
            <w:pPr>
              <w:shd w:val="clear" w:color="auto" w:fill="FFFFFF"/>
              <w:spacing w:after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>Przedmiot postępowania cywilnego</w:t>
            </w:r>
            <w:r w:rsidRPr="000074D5">
              <w:rPr>
                <w:rFonts w:ascii="Corbel" w:hAnsi="Corbel"/>
                <w:sz w:val="24"/>
                <w:szCs w:val="24"/>
              </w:rPr>
              <w:t xml:space="preserve">: Powództwo i jego rodzaje, przedmiot postępowania nieprocesowego. </w:t>
            </w:r>
            <w:r w:rsidRPr="000074D5">
              <w:rPr>
                <w:rFonts w:ascii="Corbel" w:hAnsi="Corbel"/>
                <w:b/>
                <w:sz w:val="24"/>
                <w:szCs w:val="24"/>
              </w:rPr>
              <w:t>Czynności procesowe</w:t>
            </w:r>
            <w:r w:rsidRPr="000074D5">
              <w:rPr>
                <w:rFonts w:ascii="Corbel" w:hAnsi="Corbel"/>
                <w:sz w:val="24"/>
                <w:szCs w:val="24"/>
              </w:rPr>
              <w:t>: Pojęcie i rodzaje czynności procesowych, pisma procesowe, doręczenia. posiedzenia sądowe, terminy</w:t>
            </w:r>
            <w:r w:rsidRPr="000074D5">
              <w:rPr>
                <w:rFonts w:ascii="Corbel" w:hAnsi="Corbel"/>
                <w:b/>
                <w:sz w:val="24"/>
                <w:szCs w:val="24"/>
              </w:rPr>
              <w:t xml:space="preserve">. </w:t>
            </w:r>
          </w:p>
        </w:tc>
      </w:tr>
      <w:tr w:rsidR="00C21D4A" w:rsidRPr="009C54AE" w14:paraId="51ADD31E" w14:textId="77777777" w:rsidTr="006F78E6">
        <w:tc>
          <w:tcPr>
            <w:tcW w:w="9639" w:type="dxa"/>
          </w:tcPr>
          <w:p w14:paraId="4EA2AC03" w14:textId="77777777" w:rsidR="00C21D4A" w:rsidRPr="000074D5" w:rsidRDefault="00C21D4A" w:rsidP="006F78E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>Koszty postępowania</w:t>
            </w:r>
            <w:r w:rsidRPr="000074D5">
              <w:rPr>
                <w:rFonts w:ascii="Corbel" w:hAnsi="Corbel"/>
                <w:sz w:val="24"/>
                <w:szCs w:val="24"/>
              </w:rPr>
              <w:t>: Koszty procesu cywilnego, zasady obowiązujące co do ponoszenia kosztów procesu, zwolnienie od kosztów, zabezpieczenie kosztów.</w:t>
            </w:r>
          </w:p>
        </w:tc>
      </w:tr>
      <w:tr w:rsidR="00C21D4A" w:rsidRPr="009C54AE" w14:paraId="699946DE" w14:textId="77777777" w:rsidTr="006F78E6">
        <w:tc>
          <w:tcPr>
            <w:tcW w:w="9639" w:type="dxa"/>
          </w:tcPr>
          <w:p w14:paraId="1489128C" w14:textId="77777777" w:rsidR="00C21D4A" w:rsidRPr="000074D5" w:rsidRDefault="00C21D4A" w:rsidP="006F78E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 xml:space="preserve">Postępowanie przed sądem I instancji: </w:t>
            </w:r>
            <w:r w:rsidRPr="000074D5">
              <w:rPr>
                <w:rFonts w:ascii="Corbel" w:hAnsi="Corbel"/>
                <w:sz w:val="24"/>
                <w:szCs w:val="24"/>
              </w:rPr>
              <w:t>Wszczęcie procesu, pojęcie i warunki pozwu, kumulacja i rozdrabnianie roszczeń, zmiana powództwa, cofnięcie pozwu, odrzucenie pozwu. Organizacja postępowania. Rozprawa – przygotowanie i przebieg, zarządzenie łącznej i oddzielnej rozprawy, zamknięcie rozprawy. Zawieszenie i umorzenie postępowania.</w:t>
            </w:r>
          </w:p>
        </w:tc>
      </w:tr>
      <w:tr w:rsidR="00C21D4A" w:rsidRPr="009C54AE" w14:paraId="253F8530" w14:textId="77777777" w:rsidTr="006F78E6">
        <w:tc>
          <w:tcPr>
            <w:tcW w:w="9639" w:type="dxa"/>
          </w:tcPr>
          <w:p w14:paraId="3840B3D3" w14:textId="77777777" w:rsidR="00C21D4A" w:rsidRPr="000074D5" w:rsidRDefault="00C21D4A" w:rsidP="006F78E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 xml:space="preserve">Dowody: </w:t>
            </w:r>
            <w:r w:rsidRPr="000074D5">
              <w:rPr>
                <w:rFonts w:ascii="Corbel" w:hAnsi="Corbel"/>
                <w:sz w:val="24"/>
                <w:szCs w:val="24"/>
              </w:rPr>
              <w:t>Zagadnienia ogólne, postępowanie dowodowe, środki dowodowe – dowód z dokumentów, dowód z zeznań świadków, dowód z opinii biegłego, dowód z oględzin, dowód z przesłuchania stron, inne środki dowodowe.</w:t>
            </w:r>
          </w:p>
        </w:tc>
      </w:tr>
      <w:tr w:rsidR="00C21D4A" w:rsidRPr="009C54AE" w14:paraId="47B91C7E" w14:textId="77777777" w:rsidTr="006F78E6">
        <w:tc>
          <w:tcPr>
            <w:tcW w:w="9639" w:type="dxa"/>
          </w:tcPr>
          <w:p w14:paraId="10E54C9F" w14:textId="77777777" w:rsidR="00C21D4A" w:rsidRPr="000074D5" w:rsidRDefault="00C21D4A" w:rsidP="006F78E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 xml:space="preserve">Orzeczenia: </w:t>
            </w:r>
            <w:r w:rsidRPr="000074D5">
              <w:rPr>
                <w:rFonts w:ascii="Corbel" w:hAnsi="Corbel"/>
                <w:sz w:val="24"/>
                <w:szCs w:val="24"/>
              </w:rPr>
              <w:t>Zagadnienia ogólne, zasady orzekania, rodzaje wyroków, wydanie wyroku, wydanie postanowienia, rektyfikacja orzeczeń (sprostowanie, uzupełnienie i wykładnia), skutki prawne orzeczeń (prawomocność, wykonalność i skuteczność orzeczeń).</w:t>
            </w:r>
          </w:p>
        </w:tc>
      </w:tr>
      <w:tr w:rsidR="00C21D4A" w:rsidRPr="009C54AE" w14:paraId="0BF7069D" w14:textId="77777777" w:rsidTr="006F78E6">
        <w:tc>
          <w:tcPr>
            <w:tcW w:w="9639" w:type="dxa"/>
          </w:tcPr>
          <w:p w14:paraId="2386F879" w14:textId="77777777" w:rsidR="00C21D4A" w:rsidRPr="000074D5" w:rsidRDefault="00C21D4A" w:rsidP="006F78E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 xml:space="preserve">Zaskarżanie orzeczeń sądowych: </w:t>
            </w:r>
            <w:r w:rsidRPr="000074D5">
              <w:rPr>
                <w:rFonts w:ascii="Corbel" w:hAnsi="Corbel"/>
                <w:sz w:val="24"/>
                <w:szCs w:val="24"/>
              </w:rPr>
              <w:t>Zagadnienia ogólne, Apelacja, zażalenie, inne środki zaskarżenia: skarga na orzeczenie referendarza sądowego, i inne.</w:t>
            </w:r>
            <w:r w:rsidRPr="000074D5">
              <w:rPr>
                <w:rFonts w:ascii="Corbel" w:hAnsi="Corbel"/>
                <w:b/>
                <w:sz w:val="24"/>
                <w:szCs w:val="24"/>
              </w:rPr>
              <w:t xml:space="preserve"> Obalanie prawomocnych orzeczeń: </w:t>
            </w:r>
            <w:r w:rsidRPr="000074D5">
              <w:rPr>
                <w:rFonts w:ascii="Corbel" w:hAnsi="Corbel"/>
                <w:sz w:val="24"/>
                <w:szCs w:val="24"/>
              </w:rPr>
              <w:t>Skarga kasacyjna, wznowienie postępowania, skarga o stwierdzenie niezgodności z prawem prawomocnego orzeczenia.</w:t>
            </w:r>
          </w:p>
        </w:tc>
      </w:tr>
      <w:tr w:rsidR="00C21D4A" w:rsidRPr="009C54AE" w14:paraId="153BE74B" w14:textId="77777777" w:rsidTr="006F78E6">
        <w:tc>
          <w:tcPr>
            <w:tcW w:w="9639" w:type="dxa"/>
          </w:tcPr>
          <w:p w14:paraId="1EC5618B" w14:textId="77777777" w:rsidR="00C21D4A" w:rsidRPr="000074D5" w:rsidRDefault="00C21D4A" w:rsidP="006F78E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074D5">
              <w:rPr>
                <w:rFonts w:ascii="Corbel" w:hAnsi="Corbel"/>
                <w:b/>
                <w:sz w:val="24"/>
                <w:szCs w:val="24"/>
              </w:rPr>
              <w:t>Postępowania odrębne</w:t>
            </w:r>
            <w:r w:rsidRPr="000074D5">
              <w:rPr>
                <w:rFonts w:ascii="Corbel" w:hAnsi="Corbel"/>
                <w:sz w:val="24"/>
                <w:szCs w:val="24"/>
              </w:rPr>
              <w:t>: Postępowanie w sprawach małżeńskich, z zakresu prawa pracy, postępowanie nakazowe, upominawcze, uproszczone, gospodarcze, o naruszenie posiadania.</w:t>
            </w:r>
          </w:p>
        </w:tc>
      </w:tr>
      <w:tr w:rsidR="00C21D4A" w:rsidRPr="009C54AE" w14:paraId="3EEE7B4D" w14:textId="77777777" w:rsidTr="006F78E6">
        <w:tc>
          <w:tcPr>
            <w:tcW w:w="9639" w:type="dxa"/>
          </w:tcPr>
          <w:p w14:paraId="3624DAE6" w14:textId="77777777" w:rsidR="00C21D4A" w:rsidRPr="000074D5" w:rsidRDefault="00C21D4A" w:rsidP="006F78E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Postępowanie nieprocesowe.</w:t>
            </w:r>
          </w:p>
        </w:tc>
      </w:tr>
      <w:tr w:rsidR="00C21D4A" w:rsidRPr="009C54AE" w14:paraId="51C19BFB" w14:textId="77777777" w:rsidTr="006F78E6">
        <w:tc>
          <w:tcPr>
            <w:tcW w:w="9639" w:type="dxa"/>
          </w:tcPr>
          <w:p w14:paraId="5DFD1954" w14:textId="77777777" w:rsidR="00C21D4A" w:rsidRDefault="00C21D4A" w:rsidP="006F78E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Postępowanie zabezpieczające.</w:t>
            </w:r>
          </w:p>
        </w:tc>
      </w:tr>
    </w:tbl>
    <w:p w14:paraId="0B89DEA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3305B4E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12B8B9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E97DC6D" w14:textId="77777777" w:rsidR="00C21D4A" w:rsidRPr="000C6F12" w:rsidRDefault="00C21D4A" w:rsidP="00C21D4A">
      <w:pPr>
        <w:jc w:val="both"/>
        <w:rPr>
          <w:rFonts w:ascii="Corbel" w:hAnsi="Corbel"/>
          <w:sz w:val="24"/>
          <w:szCs w:val="24"/>
        </w:rPr>
      </w:pPr>
      <w:r w:rsidRPr="000C6F12">
        <w:rPr>
          <w:rFonts w:ascii="Corbel" w:hAnsi="Corbel"/>
          <w:b/>
          <w:sz w:val="24"/>
          <w:szCs w:val="24"/>
        </w:rPr>
        <w:t xml:space="preserve">Wykład: </w:t>
      </w:r>
      <w:r w:rsidRPr="000C6F12">
        <w:rPr>
          <w:rFonts w:ascii="Corbel" w:hAnsi="Corbel"/>
          <w:sz w:val="24"/>
          <w:szCs w:val="24"/>
        </w:rPr>
        <w:t>wykład problemowy, wykład konwersatoryjny, wykład z prezentacją multimedialną, metody kształcenia na odległość</w:t>
      </w:r>
      <w:r w:rsidRPr="000C6F12">
        <w:rPr>
          <w:rFonts w:ascii="Corbel" w:hAnsi="Corbel"/>
          <w:b/>
          <w:sz w:val="24"/>
          <w:szCs w:val="24"/>
        </w:rPr>
        <w:t xml:space="preserve">. </w:t>
      </w:r>
      <w:r w:rsidRPr="000C6F12">
        <w:rPr>
          <w:rFonts w:ascii="Corbel" w:hAnsi="Corbel"/>
          <w:sz w:val="24"/>
          <w:szCs w:val="24"/>
        </w:rPr>
        <w:t>Metoda aktywizująca, skłaniająca studentów do samodzielnej prezentacji zagadnień teoretycznych, oraz samodzielnego  wyciągania wniosków i oceny stanu prawnego. Prowokowanie do rozmów oraz dyskusji, w trakcie których uczestnicy zajęć wyrażają opinie poparte posiadaną wiedzą.</w:t>
      </w:r>
    </w:p>
    <w:p w14:paraId="52F02BFF" w14:textId="77777777" w:rsidR="00C21D4A" w:rsidRPr="000C6F12" w:rsidRDefault="00C21D4A" w:rsidP="00C21D4A">
      <w:pPr>
        <w:jc w:val="both"/>
        <w:rPr>
          <w:rFonts w:ascii="Corbel" w:hAnsi="Corbel"/>
          <w:sz w:val="24"/>
          <w:szCs w:val="24"/>
        </w:rPr>
      </w:pPr>
      <w:r w:rsidRPr="000C6F12">
        <w:rPr>
          <w:rFonts w:ascii="Corbel" w:hAnsi="Corbel"/>
          <w:b/>
          <w:sz w:val="24"/>
          <w:szCs w:val="24"/>
        </w:rPr>
        <w:t xml:space="preserve">Ćwiczenia: </w:t>
      </w:r>
      <w:r w:rsidRPr="00D87AD9">
        <w:rPr>
          <w:rFonts w:ascii="Corbel" w:hAnsi="Corbel"/>
          <w:sz w:val="24"/>
          <w:szCs w:val="24"/>
        </w:rPr>
        <w:t>p</w:t>
      </w:r>
      <w:r w:rsidRPr="000C6F12">
        <w:rPr>
          <w:rFonts w:ascii="Corbel" w:hAnsi="Corbel"/>
          <w:sz w:val="24"/>
          <w:szCs w:val="24"/>
        </w:rPr>
        <w:t>raca w grupach związana z analizą konkretnych problemów cywilnoprocesowych (rozwiązywanie kazusów, dyskusja). Analiza tekstów z dyskusją, metody kształcenia na odległość.</w:t>
      </w:r>
    </w:p>
    <w:p w14:paraId="62D4ACC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335E05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DAA9852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4A2459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054E72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194E331D" w14:textId="77777777" w:rsidTr="00C05F44">
        <w:tc>
          <w:tcPr>
            <w:tcW w:w="1985" w:type="dxa"/>
            <w:vAlign w:val="center"/>
          </w:tcPr>
          <w:p w14:paraId="6435BF6D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5528" w:type="dxa"/>
            <w:vAlign w:val="center"/>
          </w:tcPr>
          <w:p w14:paraId="7CFDB221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BA78DA8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5F22EA3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6F3FD6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3296D180" w14:textId="77777777" w:rsidTr="00C05F44">
        <w:tc>
          <w:tcPr>
            <w:tcW w:w="1985" w:type="dxa"/>
          </w:tcPr>
          <w:p w14:paraId="680BA45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21ABADE4" w14:textId="77777777" w:rsidR="0085747A" w:rsidRPr="009C54AE" w:rsidRDefault="00333454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523ABDF9" w14:textId="77777777" w:rsidR="0085747A" w:rsidRPr="009C54AE" w:rsidRDefault="0033345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85747A" w:rsidRPr="009C54AE" w14:paraId="2CE632E4" w14:textId="77777777" w:rsidTr="00C05F44">
        <w:tc>
          <w:tcPr>
            <w:tcW w:w="1985" w:type="dxa"/>
          </w:tcPr>
          <w:p w14:paraId="5EEFDF6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359A22C" w14:textId="77777777" w:rsidR="0085747A" w:rsidRPr="009C54AE" w:rsidRDefault="0033345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10AF3739" w14:textId="77777777" w:rsidR="0085747A" w:rsidRPr="009C54AE" w:rsidRDefault="0033345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A12430" w:rsidRPr="009C54AE" w14:paraId="61E43C12" w14:textId="77777777" w:rsidTr="00C05F44">
        <w:tc>
          <w:tcPr>
            <w:tcW w:w="1985" w:type="dxa"/>
          </w:tcPr>
          <w:p w14:paraId="163B1C9D" w14:textId="77777777" w:rsidR="00A12430" w:rsidRPr="009C54AE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528" w:type="dxa"/>
          </w:tcPr>
          <w:p w14:paraId="74C566F5" w14:textId="77777777" w:rsidR="00A12430" w:rsidRPr="009C54AE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540BC07C" w14:textId="77777777" w:rsidR="00A12430" w:rsidRPr="009C54AE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A12430" w:rsidRPr="009C54AE" w14:paraId="7EEFFBF6" w14:textId="77777777" w:rsidTr="00C05F44">
        <w:tc>
          <w:tcPr>
            <w:tcW w:w="1985" w:type="dxa"/>
          </w:tcPr>
          <w:p w14:paraId="0BE17561" w14:textId="77777777" w:rsidR="00A12430" w:rsidRPr="009C54AE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6360C0DC" w14:textId="77777777" w:rsidR="00A12430" w:rsidRPr="009C54AE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11D3A1B9" w14:textId="77777777" w:rsidR="00A12430" w:rsidRPr="009C54AE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A12430" w:rsidRPr="009C54AE" w14:paraId="6C719988" w14:textId="77777777" w:rsidTr="00C05F44">
        <w:tc>
          <w:tcPr>
            <w:tcW w:w="1985" w:type="dxa"/>
          </w:tcPr>
          <w:p w14:paraId="57A210B0" w14:textId="77777777" w:rsidR="00A12430" w:rsidRPr="009C54AE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05</w:t>
            </w:r>
          </w:p>
        </w:tc>
        <w:tc>
          <w:tcPr>
            <w:tcW w:w="5528" w:type="dxa"/>
          </w:tcPr>
          <w:p w14:paraId="7F6727BF" w14:textId="77777777" w:rsidR="00A12430" w:rsidRPr="009C54AE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336CB53C" w14:textId="77777777" w:rsidR="00A12430" w:rsidRPr="009C54AE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A12430" w:rsidRPr="009C54AE" w14:paraId="37726CFB" w14:textId="77777777" w:rsidTr="00C05F44">
        <w:tc>
          <w:tcPr>
            <w:tcW w:w="1985" w:type="dxa"/>
          </w:tcPr>
          <w:p w14:paraId="5D1BF555" w14:textId="77777777" w:rsidR="00A12430" w:rsidRPr="009C54AE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14:paraId="149FB2B2" w14:textId="77777777" w:rsidR="00A12430" w:rsidRPr="009C54AE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4D9710F5" w14:textId="77777777" w:rsidR="00A12430" w:rsidRPr="009C54AE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A12430" w:rsidRPr="009C54AE" w14:paraId="627490D1" w14:textId="77777777" w:rsidTr="00C05F44">
        <w:tc>
          <w:tcPr>
            <w:tcW w:w="1985" w:type="dxa"/>
          </w:tcPr>
          <w:p w14:paraId="3BCBBB31" w14:textId="77777777" w:rsidR="00A12430" w:rsidRPr="009C54AE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07</w:t>
            </w:r>
          </w:p>
        </w:tc>
        <w:tc>
          <w:tcPr>
            <w:tcW w:w="5528" w:type="dxa"/>
          </w:tcPr>
          <w:p w14:paraId="11D910C2" w14:textId="77777777" w:rsidR="00A12430" w:rsidRPr="009C54AE" w:rsidRDefault="00A1243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26" w:type="dxa"/>
          </w:tcPr>
          <w:p w14:paraId="4F64A0AB" w14:textId="77777777" w:rsidR="00A12430" w:rsidRPr="009C54AE" w:rsidRDefault="00A1243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12430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A12430" w:rsidRPr="009C54AE" w14:paraId="0C915785" w14:textId="77777777" w:rsidTr="00C05F44">
        <w:tc>
          <w:tcPr>
            <w:tcW w:w="1985" w:type="dxa"/>
          </w:tcPr>
          <w:p w14:paraId="2CE493D1" w14:textId="77777777" w:rsidR="00A12430" w:rsidRPr="009C54AE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528" w:type="dxa"/>
          </w:tcPr>
          <w:p w14:paraId="5807965C" w14:textId="77777777" w:rsidR="00A12430" w:rsidRPr="009C54AE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26" w:type="dxa"/>
          </w:tcPr>
          <w:p w14:paraId="362034AB" w14:textId="77777777" w:rsidR="00A12430" w:rsidRPr="009C54AE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12430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A12430" w:rsidRPr="009C54AE" w14:paraId="6F87A4CC" w14:textId="77777777" w:rsidTr="00C05F44">
        <w:tc>
          <w:tcPr>
            <w:tcW w:w="1985" w:type="dxa"/>
          </w:tcPr>
          <w:p w14:paraId="3ED74329" w14:textId="77777777" w:rsidR="00A12430" w:rsidRPr="009C54AE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09</w:t>
            </w:r>
          </w:p>
        </w:tc>
        <w:tc>
          <w:tcPr>
            <w:tcW w:w="5528" w:type="dxa"/>
          </w:tcPr>
          <w:p w14:paraId="63385E6C" w14:textId="77777777" w:rsidR="00A12430" w:rsidRPr="009C54AE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26" w:type="dxa"/>
          </w:tcPr>
          <w:p w14:paraId="048B4FF9" w14:textId="77777777" w:rsidR="00A12430" w:rsidRPr="009C54AE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12430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A12430" w:rsidRPr="009C54AE" w14:paraId="420F3986" w14:textId="77777777" w:rsidTr="00C05F44">
        <w:tc>
          <w:tcPr>
            <w:tcW w:w="1985" w:type="dxa"/>
          </w:tcPr>
          <w:p w14:paraId="41CA1FCB" w14:textId="77777777" w:rsidR="00A12430" w:rsidRPr="009C54AE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528" w:type="dxa"/>
          </w:tcPr>
          <w:p w14:paraId="023287FD" w14:textId="77777777" w:rsidR="00A12430" w:rsidRPr="009C54AE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6797B532" w14:textId="77777777" w:rsidR="00A12430" w:rsidRPr="009C54AE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A12430" w:rsidRPr="009C54AE" w14:paraId="0B886BFC" w14:textId="77777777" w:rsidTr="00C05F44">
        <w:tc>
          <w:tcPr>
            <w:tcW w:w="1985" w:type="dxa"/>
          </w:tcPr>
          <w:p w14:paraId="5D1EABE9" w14:textId="77777777" w:rsidR="00A12430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11</w:t>
            </w:r>
          </w:p>
        </w:tc>
        <w:tc>
          <w:tcPr>
            <w:tcW w:w="5528" w:type="dxa"/>
          </w:tcPr>
          <w:p w14:paraId="7CB5E880" w14:textId="77777777" w:rsidR="00A12430" w:rsidRPr="009C54AE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69A5750D" w14:textId="77777777" w:rsidR="00A12430" w:rsidRPr="009C54AE" w:rsidRDefault="00A12430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0BA36A7B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38B28C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752671BC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9D26F9B" w14:textId="77777777" w:rsidTr="108BAB4F">
        <w:tc>
          <w:tcPr>
            <w:tcW w:w="9670" w:type="dxa"/>
          </w:tcPr>
          <w:p w14:paraId="5EE62112" w14:textId="77777777" w:rsidR="00A12430" w:rsidRDefault="00A12430" w:rsidP="00A12430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B920BF">
              <w:rPr>
                <w:rFonts w:ascii="Corbel" w:eastAsia="Cambria" w:hAnsi="Corbel"/>
                <w:b/>
                <w:sz w:val="24"/>
                <w:szCs w:val="24"/>
              </w:rPr>
              <w:t>Wykład</w:t>
            </w:r>
            <w:r w:rsidRPr="000074D5">
              <w:rPr>
                <w:rFonts w:ascii="Corbel" w:eastAsia="Cambria" w:hAnsi="Corbel"/>
                <w:sz w:val="24"/>
                <w:szCs w:val="24"/>
              </w:rPr>
              <w:t xml:space="preserve"> –  </w:t>
            </w:r>
            <w:r w:rsidRPr="00094561">
              <w:rPr>
                <w:rFonts w:ascii="Corbel" w:eastAsia="Cambria" w:hAnsi="Corbel"/>
              </w:rPr>
              <w:t>Warunkiem dopuszczenia do egzaminu jest zaliczenie ćwiczeń. Egzamin odbywa się w formie pisemnej</w:t>
            </w:r>
            <w:r>
              <w:rPr>
                <w:rFonts w:ascii="Corbel" w:eastAsia="Cambria" w:hAnsi="Corbel"/>
              </w:rPr>
              <w:t xml:space="preserve"> (</w:t>
            </w:r>
            <w:r w:rsidRPr="000074D5">
              <w:rPr>
                <w:rFonts w:ascii="Corbel" w:eastAsia="Cambria" w:hAnsi="Corbel"/>
                <w:sz w:val="24"/>
                <w:szCs w:val="24"/>
              </w:rPr>
              <w:t>praca pisemna w formie odpowiedzi (opisu) na pięć przedstawionych pytań</w:t>
            </w:r>
            <w:r>
              <w:rPr>
                <w:rFonts w:ascii="Corbel" w:eastAsia="Cambria" w:hAnsi="Corbel"/>
                <w:sz w:val="24"/>
                <w:szCs w:val="24"/>
              </w:rPr>
              <w:t>)</w:t>
            </w:r>
            <w:r>
              <w:rPr>
                <w:rFonts w:ascii="Corbel" w:eastAsia="Cambria" w:hAnsi="Corbel"/>
              </w:rPr>
              <w:t xml:space="preserve"> lub testowej (</w:t>
            </w:r>
            <w:r>
              <w:rPr>
                <w:rFonts w:ascii="Corbel" w:eastAsia="Cambria" w:hAnsi="Corbel"/>
                <w:sz w:val="24"/>
                <w:szCs w:val="24"/>
              </w:rPr>
              <w:t>3</w:t>
            </w:r>
            <w:r w:rsidRPr="000074D5">
              <w:rPr>
                <w:rFonts w:ascii="Corbel" w:eastAsia="Cambria" w:hAnsi="Corbel"/>
                <w:sz w:val="24"/>
                <w:szCs w:val="24"/>
              </w:rPr>
              <w:t>0 pytań jednokrotnego wyboru</w:t>
            </w:r>
            <w:r>
              <w:rPr>
                <w:rFonts w:ascii="Corbel" w:eastAsia="Cambria" w:hAnsi="Corbel"/>
                <w:sz w:val="24"/>
                <w:szCs w:val="24"/>
              </w:rPr>
              <w:t>)</w:t>
            </w:r>
            <w:r>
              <w:rPr>
                <w:rFonts w:ascii="Corbel" w:eastAsia="Cambria" w:hAnsi="Corbel"/>
              </w:rPr>
              <w:t xml:space="preserve">. </w:t>
            </w:r>
          </w:p>
          <w:p w14:paraId="3D8F9F68" w14:textId="77777777" w:rsidR="00A12430" w:rsidRPr="000074D5" w:rsidRDefault="45E7CB1E" w:rsidP="00A1243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108BAB4F">
              <w:rPr>
                <w:rFonts w:ascii="Corbel" w:eastAsia="Cambria" w:hAnsi="Corbel"/>
                <w:sz w:val="24"/>
                <w:szCs w:val="24"/>
              </w:rPr>
              <w:t>Na egzaminie przedterminowym – metoda ustna. Student otrzymuje 5 pytań problemowych.</w:t>
            </w:r>
          </w:p>
          <w:p w14:paraId="51B9F392" w14:textId="2C42A310" w:rsidR="108BAB4F" w:rsidRDefault="108BAB4F" w:rsidP="108BAB4F">
            <w:pPr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2D30A2E4" w14:textId="77777777" w:rsidR="00A12430" w:rsidRPr="00AB5B22" w:rsidRDefault="00A12430" w:rsidP="00A12430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AB5B22">
              <w:rPr>
                <w:rFonts w:ascii="Corbel" w:hAnsi="Corbel"/>
                <w:sz w:val="24"/>
                <w:szCs w:val="24"/>
              </w:rPr>
              <w:t xml:space="preserve">unkty uzyskane </w:t>
            </w:r>
            <w:r>
              <w:rPr>
                <w:rFonts w:ascii="Corbel" w:hAnsi="Corbel"/>
                <w:sz w:val="24"/>
                <w:szCs w:val="24"/>
              </w:rPr>
              <w:t>za egzamin</w:t>
            </w:r>
            <w:r w:rsidRPr="00AB5B22">
              <w:rPr>
                <w:rFonts w:ascii="Corbel" w:hAnsi="Corbel"/>
                <w:sz w:val="24"/>
                <w:szCs w:val="24"/>
              </w:rPr>
              <w:t xml:space="preserve"> są przeliczane na procenty, którym odpowiadają oceny:</w:t>
            </w:r>
          </w:p>
          <w:p w14:paraId="3DE5CE1C" w14:textId="77777777" w:rsidR="00A12430" w:rsidRPr="00094561" w:rsidRDefault="00A12430" w:rsidP="00A1243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do 50% - niedostateczny,</w:t>
            </w:r>
          </w:p>
          <w:p w14:paraId="3420D460" w14:textId="77777777" w:rsidR="00A12430" w:rsidRPr="00094561" w:rsidRDefault="00A12430" w:rsidP="00A1243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 51% - 60% - dostateczny,</w:t>
            </w:r>
          </w:p>
          <w:p w14:paraId="6A80364C" w14:textId="77777777" w:rsidR="00A12430" w:rsidRPr="00094561" w:rsidRDefault="00A12430" w:rsidP="00A1243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 61% - 70% - dostateczny plus,</w:t>
            </w:r>
          </w:p>
          <w:p w14:paraId="53AFF021" w14:textId="77777777" w:rsidR="00A12430" w:rsidRPr="00094561" w:rsidRDefault="00A12430" w:rsidP="00A1243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- 71% - 80% - dobry,</w:t>
            </w:r>
          </w:p>
          <w:p w14:paraId="1F9BF8C2" w14:textId="77777777" w:rsidR="00A12430" w:rsidRPr="00094561" w:rsidRDefault="00A12430" w:rsidP="00A1243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- 81% -  90% - dobry plus,</w:t>
            </w:r>
          </w:p>
          <w:p w14:paraId="3DA2EAFE" w14:textId="77777777" w:rsidR="00A12430" w:rsidRDefault="00A12430" w:rsidP="00A1243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- 91% -  100% - bardzo dobry</w:t>
            </w:r>
          </w:p>
          <w:p w14:paraId="2E1DD4D0" w14:textId="77777777" w:rsidR="00A12430" w:rsidRDefault="00A12430" w:rsidP="00A1243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</w:p>
          <w:p w14:paraId="4979EE6D" w14:textId="77777777" w:rsidR="00A12430" w:rsidRPr="00AB5B22" w:rsidRDefault="00A12430" w:rsidP="00A12430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B920BF">
              <w:rPr>
                <w:rFonts w:ascii="Corbel" w:eastAsia="Cambria" w:hAnsi="Corbel"/>
                <w:b/>
                <w:sz w:val="24"/>
                <w:szCs w:val="24"/>
              </w:rPr>
              <w:t>Ćwiczenia</w:t>
            </w:r>
            <w:r w:rsidRPr="000074D5">
              <w:rPr>
                <w:rFonts w:ascii="Corbel" w:eastAsia="Cambria" w:hAnsi="Corbel"/>
                <w:sz w:val="24"/>
                <w:szCs w:val="24"/>
              </w:rPr>
              <w:t xml:space="preserve"> – </w:t>
            </w:r>
            <w:r>
              <w:rPr>
                <w:rFonts w:ascii="Corbel" w:hAnsi="Corbel"/>
                <w:sz w:val="24"/>
                <w:szCs w:val="24"/>
              </w:rPr>
              <w:t>Planowane są dwa kolokwia w formie pisemnej lub testowej.</w:t>
            </w:r>
            <w:r w:rsidRPr="00AB5B22">
              <w:rPr>
                <w:rFonts w:ascii="Corbel" w:hAnsi="Corbel"/>
                <w:sz w:val="24"/>
                <w:szCs w:val="24"/>
              </w:rPr>
              <w:t xml:space="preserve"> Ocena z </w:t>
            </w:r>
            <w:r>
              <w:rPr>
                <w:rFonts w:ascii="Corbel" w:hAnsi="Corbel"/>
                <w:sz w:val="24"/>
                <w:szCs w:val="24"/>
              </w:rPr>
              <w:t xml:space="preserve">kolokwium </w:t>
            </w:r>
            <w:r w:rsidRPr="00AB5B22">
              <w:rPr>
                <w:rFonts w:ascii="Corbel" w:hAnsi="Corbel"/>
                <w:sz w:val="24"/>
                <w:szCs w:val="24"/>
              </w:rPr>
              <w:t>zależna jest o liczby uzyskanych punktów. Na ocenę końcową, poza oceną z pracy pisemnej, składają się również aktywność podczas zajęć oraz obecność na zajęciach.</w:t>
            </w:r>
          </w:p>
          <w:p w14:paraId="65BCB4A5" w14:textId="77777777" w:rsidR="00A12430" w:rsidRDefault="00A12430" w:rsidP="00A1243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sz w:val="24"/>
                <w:szCs w:val="24"/>
              </w:rPr>
              <w:t xml:space="preserve">75% oceny stanowią wyniki kolokwiów, 25% ocena aktywności  na zajęciach. </w:t>
            </w:r>
          </w:p>
          <w:p w14:paraId="136B111C" w14:textId="77777777" w:rsidR="00A12430" w:rsidRPr="00AB5B22" w:rsidRDefault="00A12430" w:rsidP="00A1243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0D7C199F" w14:textId="77777777" w:rsidR="00A12430" w:rsidRPr="00AB5B22" w:rsidRDefault="00A12430" w:rsidP="00A12430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AB5B22">
              <w:rPr>
                <w:rFonts w:ascii="Corbel" w:hAnsi="Corbel"/>
                <w:sz w:val="24"/>
                <w:szCs w:val="24"/>
              </w:rPr>
              <w:t>unkty uzyskane za kolokwia są przeliczane na procenty, którym odpowiadają oceny:</w:t>
            </w:r>
          </w:p>
          <w:p w14:paraId="6CEF8FF2" w14:textId="77777777" w:rsidR="00A12430" w:rsidRPr="00AB5B22" w:rsidRDefault="00A12430" w:rsidP="00A1243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sz w:val="24"/>
                <w:szCs w:val="24"/>
              </w:rPr>
              <w:t>- do 50% - niedostateczny,</w:t>
            </w:r>
          </w:p>
          <w:p w14:paraId="3D72370B" w14:textId="77777777" w:rsidR="00A12430" w:rsidRPr="00AB5B22" w:rsidRDefault="00A12430" w:rsidP="00A1243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sz w:val="24"/>
                <w:szCs w:val="24"/>
              </w:rPr>
              <w:t>-  51% - 60% - dostateczny,</w:t>
            </w:r>
          </w:p>
          <w:p w14:paraId="61B66BD9" w14:textId="77777777" w:rsidR="00A12430" w:rsidRPr="00AB5B22" w:rsidRDefault="00A12430" w:rsidP="00A1243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sz w:val="24"/>
                <w:szCs w:val="24"/>
              </w:rPr>
              <w:t>-  61% - 70% - dostateczny plus,</w:t>
            </w:r>
          </w:p>
          <w:p w14:paraId="2E544F48" w14:textId="77777777" w:rsidR="00A12430" w:rsidRPr="00AB5B22" w:rsidRDefault="00A12430" w:rsidP="00A1243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sz w:val="24"/>
                <w:szCs w:val="24"/>
              </w:rPr>
              <w:t>- 71% - 80% - dobry,</w:t>
            </w:r>
          </w:p>
          <w:p w14:paraId="737242C3" w14:textId="77777777" w:rsidR="00A12430" w:rsidRDefault="00A12430" w:rsidP="00A1243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sz w:val="24"/>
                <w:szCs w:val="24"/>
              </w:rPr>
              <w:t>- 81% -  90% - dobry plus,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0178293B" w14:textId="77777777" w:rsidR="0085747A" w:rsidRPr="00A12430" w:rsidRDefault="00A12430" w:rsidP="00A1243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- 91% - 100% -  bardzo dobry</w:t>
            </w:r>
          </w:p>
        </w:tc>
      </w:tr>
    </w:tbl>
    <w:p w14:paraId="19108FD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B6AD3CB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C4BDE6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CC8D434" w14:textId="77777777" w:rsidTr="003E1941">
        <w:tc>
          <w:tcPr>
            <w:tcW w:w="4962" w:type="dxa"/>
            <w:vAlign w:val="center"/>
          </w:tcPr>
          <w:p w14:paraId="45A0C09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309DF5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D29E8E5" w14:textId="77777777" w:rsidTr="00923D7D">
        <w:tc>
          <w:tcPr>
            <w:tcW w:w="4962" w:type="dxa"/>
          </w:tcPr>
          <w:p w14:paraId="6F81CE6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1D8BEB4" w14:textId="77777777" w:rsidR="00A12430" w:rsidRPr="000074D5" w:rsidRDefault="00A12430" w:rsidP="00A12430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74D5">
              <w:rPr>
                <w:rFonts w:ascii="Corbel" w:hAnsi="Corbel"/>
                <w:sz w:val="24"/>
                <w:szCs w:val="24"/>
              </w:rPr>
              <w:t xml:space="preserve">Wykład – </w:t>
            </w:r>
            <w:r>
              <w:rPr>
                <w:rFonts w:ascii="Corbel" w:hAnsi="Corbel"/>
                <w:sz w:val="24"/>
                <w:szCs w:val="24"/>
              </w:rPr>
              <w:t>15</w:t>
            </w:r>
            <w:r w:rsidRPr="000074D5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14:paraId="5318E584" w14:textId="77777777" w:rsidR="0085747A" w:rsidRPr="009C54AE" w:rsidRDefault="00A12430" w:rsidP="00A124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74D5">
              <w:rPr>
                <w:rFonts w:ascii="Corbel" w:hAnsi="Corbel"/>
                <w:sz w:val="24"/>
                <w:szCs w:val="24"/>
              </w:rPr>
              <w:t>Ćwiczenia –</w:t>
            </w:r>
            <w:r>
              <w:rPr>
                <w:rFonts w:ascii="Corbel" w:hAnsi="Corbel"/>
                <w:sz w:val="24"/>
                <w:szCs w:val="24"/>
              </w:rPr>
              <w:t xml:space="preserve"> 30</w:t>
            </w:r>
            <w:r w:rsidRPr="000074D5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C61DC5" w:rsidRPr="009C54AE" w14:paraId="35FE988B" w14:textId="77777777" w:rsidTr="00923D7D">
        <w:tc>
          <w:tcPr>
            <w:tcW w:w="4962" w:type="dxa"/>
          </w:tcPr>
          <w:p w14:paraId="4BD8814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BE3F315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2F13D41" w14:textId="77777777" w:rsidR="00A12430" w:rsidRDefault="00A12430" w:rsidP="00A12430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 – 3 godz.</w:t>
            </w:r>
          </w:p>
          <w:p w14:paraId="7BC7AB2B" w14:textId="77777777" w:rsidR="00C61DC5" w:rsidRPr="009C54AE" w:rsidRDefault="00A12430" w:rsidP="00A124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egzaminie – 2 godz.</w:t>
            </w:r>
          </w:p>
        </w:tc>
      </w:tr>
      <w:tr w:rsidR="00C61DC5" w:rsidRPr="009C54AE" w14:paraId="6CE77DA7" w14:textId="77777777" w:rsidTr="00923D7D">
        <w:tc>
          <w:tcPr>
            <w:tcW w:w="4962" w:type="dxa"/>
          </w:tcPr>
          <w:p w14:paraId="032EEA16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9D6FC7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79F92F0" w14:textId="77777777" w:rsidR="00A12430" w:rsidRDefault="00A12430" w:rsidP="00A12430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zajęć - 25</w:t>
            </w:r>
            <w:r w:rsidRPr="000074D5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14:paraId="0FD4AC6D" w14:textId="77777777" w:rsidR="00C61DC5" w:rsidRPr="009C54AE" w:rsidRDefault="00A12430" w:rsidP="00A124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egzaminu – 25 godz.</w:t>
            </w:r>
          </w:p>
        </w:tc>
      </w:tr>
      <w:tr w:rsidR="0085747A" w:rsidRPr="009C54AE" w14:paraId="22D288C5" w14:textId="77777777" w:rsidTr="00923D7D">
        <w:tc>
          <w:tcPr>
            <w:tcW w:w="4962" w:type="dxa"/>
          </w:tcPr>
          <w:p w14:paraId="07CC686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7CD1CB1" w14:textId="77777777" w:rsidR="0085747A" w:rsidRPr="009C54AE" w:rsidRDefault="00A1243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1F07FF2F" w14:textId="77777777" w:rsidTr="00923D7D">
        <w:tc>
          <w:tcPr>
            <w:tcW w:w="4962" w:type="dxa"/>
          </w:tcPr>
          <w:p w14:paraId="01D5B89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F168C0E" w14:textId="77777777" w:rsidR="0085747A" w:rsidRPr="009C54AE" w:rsidRDefault="00A1243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0D56F7D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722D7D6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EBF2D3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4737911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2740BBBF" w14:textId="77777777" w:rsidTr="0071620A">
        <w:trPr>
          <w:trHeight w:val="397"/>
        </w:trPr>
        <w:tc>
          <w:tcPr>
            <w:tcW w:w="3544" w:type="dxa"/>
          </w:tcPr>
          <w:p w14:paraId="39C5287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BAD6D23" w14:textId="77777777" w:rsidR="0085747A" w:rsidRPr="009C54AE" w:rsidRDefault="00A1243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65BC3F06" w14:textId="77777777" w:rsidTr="0071620A">
        <w:trPr>
          <w:trHeight w:val="397"/>
        </w:trPr>
        <w:tc>
          <w:tcPr>
            <w:tcW w:w="3544" w:type="dxa"/>
          </w:tcPr>
          <w:p w14:paraId="796F54A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F100C7F" w14:textId="77777777" w:rsidR="0085747A" w:rsidRPr="009C54AE" w:rsidRDefault="00A1243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1CAAFB0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7C292A2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5E80245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A12430" w:rsidRPr="000074D5" w14:paraId="072A6385" w14:textId="77777777" w:rsidTr="006F78E6">
        <w:tc>
          <w:tcPr>
            <w:tcW w:w="7513" w:type="dxa"/>
          </w:tcPr>
          <w:p w14:paraId="74FE5BF7" w14:textId="77777777" w:rsidR="00A12430" w:rsidRPr="00751A95" w:rsidRDefault="00A12430" w:rsidP="006F78E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751A95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5D1B0E70" w14:textId="77777777" w:rsidR="00A12430" w:rsidRPr="00884920" w:rsidRDefault="00A12430" w:rsidP="00A12430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</w:pPr>
            <w:r w:rsidRPr="00884920"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>M. Rzewuski (red.), Postępowanie cywilne, wyd. 2, Warszawa 2020,</w:t>
            </w:r>
          </w:p>
          <w:p w14:paraId="7205B454" w14:textId="77777777" w:rsidR="00A12430" w:rsidRPr="00884920" w:rsidRDefault="00A12430" w:rsidP="00A12430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</w:pPr>
            <w:r w:rsidRPr="00884920"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 xml:space="preserve"> W. </w:t>
            </w:r>
            <w:proofErr w:type="spellStart"/>
            <w:r w:rsidRPr="00884920"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>Broniewicz</w:t>
            </w:r>
            <w:proofErr w:type="spellEnd"/>
            <w:r w:rsidRPr="00884920"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>, A. Marciniak, I. Kunicki, Postępowanie cywilne w zarysie, wyd. 13, Warszawa 2020,</w:t>
            </w:r>
          </w:p>
          <w:p w14:paraId="5FE3EBF5" w14:textId="77777777" w:rsidR="00A12430" w:rsidRPr="00884920" w:rsidRDefault="00A12430" w:rsidP="00A12430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</w:pPr>
            <w:r w:rsidRPr="00884920">
              <w:rPr>
                <w:rFonts w:ascii="Corbel" w:eastAsia="Cambria" w:hAnsi="Corbel"/>
                <w:bCs/>
                <w:color w:val="000000"/>
                <w:spacing w:val="-4"/>
                <w:sz w:val="24"/>
                <w:szCs w:val="24"/>
              </w:rPr>
              <w:t xml:space="preserve">I. </w:t>
            </w:r>
            <w:proofErr w:type="spellStart"/>
            <w:r w:rsidRPr="00884920">
              <w:rPr>
                <w:rFonts w:ascii="Corbel" w:eastAsia="Cambria" w:hAnsi="Corbel"/>
                <w:bCs/>
                <w:color w:val="000000"/>
                <w:spacing w:val="-4"/>
                <w:sz w:val="24"/>
                <w:szCs w:val="24"/>
              </w:rPr>
              <w:t>Gill</w:t>
            </w:r>
            <w:proofErr w:type="spellEnd"/>
            <w:r w:rsidRPr="00884920">
              <w:rPr>
                <w:rFonts w:ascii="Corbel" w:eastAsia="Cambria" w:hAnsi="Corbel"/>
                <w:bCs/>
                <w:color w:val="000000"/>
                <w:spacing w:val="-4"/>
                <w:sz w:val="24"/>
                <w:szCs w:val="24"/>
              </w:rPr>
              <w:t xml:space="preserve">, </w:t>
            </w:r>
            <w:r w:rsidRPr="00884920"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>Postępowanie cywilne, Warszawa  2020,</w:t>
            </w:r>
          </w:p>
          <w:p w14:paraId="45DFF025" w14:textId="77777777" w:rsidR="00A12430" w:rsidRPr="00884920" w:rsidRDefault="00A12430" w:rsidP="00A12430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</w:pPr>
            <w:r>
              <w:rPr>
                <w:rFonts w:ascii="Corbel" w:eastAsia="Cambria" w:hAnsi="Corbel"/>
                <w:bCs/>
                <w:color w:val="000000"/>
                <w:spacing w:val="-4"/>
                <w:sz w:val="24"/>
                <w:szCs w:val="24"/>
              </w:rPr>
              <w:t xml:space="preserve">A., Zieliński, </w:t>
            </w:r>
            <w:r w:rsidRPr="00884920">
              <w:rPr>
                <w:rFonts w:ascii="Corbel" w:eastAsia="Cambria" w:hAnsi="Corbel"/>
                <w:bCs/>
                <w:color w:val="000000"/>
                <w:spacing w:val="-4"/>
                <w:sz w:val="24"/>
                <w:szCs w:val="24"/>
              </w:rPr>
              <w:t>K. Flaga-</w:t>
            </w:r>
            <w:proofErr w:type="spellStart"/>
            <w:r w:rsidRPr="00884920">
              <w:rPr>
                <w:rFonts w:ascii="Corbel" w:eastAsia="Cambria" w:hAnsi="Corbel"/>
                <w:bCs/>
                <w:color w:val="000000"/>
                <w:spacing w:val="-4"/>
                <w:sz w:val="24"/>
                <w:szCs w:val="24"/>
              </w:rPr>
              <w:t>Gieruszyńska</w:t>
            </w:r>
            <w:proofErr w:type="spellEnd"/>
            <w:r w:rsidRPr="00884920"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>, Postępowanie cywilne. Kompendium, Warszawa 2020,</w:t>
            </w:r>
          </w:p>
          <w:p w14:paraId="3B0C82A0" w14:textId="77777777" w:rsidR="00A12430" w:rsidRPr="00884920" w:rsidRDefault="00A12430" w:rsidP="00A12430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884920">
              <w:rPr>
                <w:rFonts w:ascii="Corbel" w:hAnsi="Corbel"/>
                <w:bCs/>
                <w:sz w:val="24"/>
                <w:szCs w:val="24"/>
                <w:shd w:val="clear" w:color="auto" w:fill="FFFFFF"/>
              </w:rPr>
              <w:t xml:space="preserve">T. </w:t>
            </w:r>
            <w:proofErr w:type="spellStart"/>
            <w:r w:rsidRPr="00884920">
              <w:rPr>
                <w:rFonts w:ascii="Corbel" w:hAnsi="Corbel"/>
                <w:bCs/>
                <w:sz w:val="24"/>
                <w:szCs w:val="24"/>
                <w:shd w:val="clear" w:color="auto" w:fill="FFFFFF"/>
              </w:rPr>
              <w:t>Ereciński</w:t>
            </w:r>
            <w:proofErr w:type="spellEnd"/>
            <w:r w:rsidRPr="00884920">
              <w:rPr>
                <w:rFonts w:ascii="Corbel" w:hAnsi="Corbel"/>
                <w:bCs/>
                <w:sz w:val="24"/>
                <w:szCs w:val="24"/>
                <w:shd w:val="clear" w:color="auto" w:fill="FFFFFF"/>
              </w:rPr>
              <w:t xml:space="preserve"> (red.), Kodeks postępowania cywilnego. Komentarz. Tom I. Postępowanie rozpoznawcze, Lex 2016,</w:t>
            </w:r>
          </w:p>
          <w:p w14:paraId="69FBFD07" w14:textId="77777777" w:rsidR="00A12430" w:rsidRPr="00820A48" w:rsidRDefault="00A12430" w:rsidP="00A12430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884920">
              <w:rPr>
                <w:rFonts w:ascii="Corbel" w:hAnsi="Corbel"/>
                <w:bCs/>
                <w:sz w:val="24"/>
                <w:szCs w:val="24"/>
                <w:shd w:val="clear" w:color="auto" w:fill="FFFFFF"/>
              </w:rPr>
              <w:t xml:space="preserve">A. </w:t>
            </w:r>
            <w:proofErr w:type="spellStart"/>
            <w:r w:rsidRPr="00884920">
              <w:rPr>
                <w:rFonts w:ascii="Corbel" w:hAnsi="Corbel"/>
                <w:bCs/>
                <w:sz w:val="24"/>
                <w:szCs w:val="24"/>
                <w:shd w:val="clear" w:color="auto" w:fill="FFFFFF"/>
              </w:rPr>
              <w:t>Jakubecki</w:t>
            </w:r>
            <w:proofErr w:type="spellEnd"/>
            <w:r w:rsidRPr="00884920">
              <w:rPr>
                <w:rFonts w:ascii="Corbel" w:hAnsi="Corbel"/>
                <w:bCs/>
                <w:sz w:val="24"/>
                <w:szCs w:val="24"/>
                <w:shd w:val="clear" w:color="auto" w:fill="FFFFFF"/>
              </w:rPr>
              <w:t xml:space="preserve"> (red.), Kodeks postępowania cywilnego. Komentarz do wybranych przepisów nowelizacji 2019, Lex 2019</w:t>
            </w:r>
            <w:r>
              <w:rPr>
                <w:rFonts w:ascii="Corbel" w:hAnsi="Corbel"/>
                <w:bCs/>
                <w:sz w:val="24"/>
                <w:szCs w:val="24"/>
                <w:shd w:val="clear" w:color="auto" w:fill="FFFFFF"/>
              </w:rPr>
              <w:t>,</w:t>
            </w:r>
          </w:p>
          <w:p w14:paraId="0326EBA2" w14:textId="77777777" w:rsidR="00A12430" w:rsidRPr="00820A48" w:rsidRDefault="00A12430" w:rsidP="00A12430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820A48">
              <w:rPr>
                <w:rFonts w:ascii="Corbel" w:hAnsi="Corbel"/>
                <w:bCs/>
                <w:sz w:val="24"/>
                <w:szCs w:val="24"/>
                <w:shd w:val="clear" w:color="auto" w:fill="FFFFFF"/>
              </w:rPr>
              <w:t xml:space="preserve">T. Wiśniewski (red), </w:t>
            </w:r>
            <w:r w:rsidRPr="00820A48">
              <w:rPr>
                <w:rFonts w:ascii="Corbel" w:hAnsi="Corbel"/>
                <w:bCs/>
                <w:i/>
                <w:sz w:val="24"/>
                <w:szCs w:val="24"/>
                <w:shd w:val="clear" w:color="auto" w:fill="FFFFFF"/>
              </w:rPr>
              <w:t xml:space="preserve">Kodeks postępowania cywilnego. Komentarz. </w:t>
            </w:r>
            <w:r w:rsidRPr="00820A48">
              <w:rPr>
                <w:rFonts w:ascii="Corbel" w:hAnsi="Corbel"/>
                <w:bCs/>
                <w:sz w:val="24"/>
                <w:szCs w:val="24"/>
                <w:shd w:val="clear" w:color="auto" w:fill="FFFFFF"/>
              </w:rPr>
              <w:t>Tom 1-5, Warszawa 2021.</w:t>
            </w:r>
          </w:p>
        </w:tc>
      </w:tr>
      <w:tr w:rsidR="00A12430" w:rsidRPr="000074D5" w14:paraId="4800A806" w14:textId="77777777" w:rsidTr="006F78E6">
        <w:tc>
          <w:tcPr>
            <w:tcW w:w="7513" w:type="dxa"/>
          </w:tcPr>
          <w:p w14:paraId="0038AB9B" w14:textId="77777777" w:rsidR="00A12430" w:rsidRPr="00751A95" w:rsidRDefault="00A12430" w:rsidP="006F78E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751A95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191C0BF4" w14:textId="77777777" w:rsidR="00A12430" w:rsidRPr="00884920" w:rsidRDefault="00A12430" w:rsidP="00A12430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84920"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>M. Białecki, A. Klich, A. Zieliński</w:t>
            </w:r>
            <w:r w:rsidRPr="00820A48">
              <w:rPr>
                <w:rFonts w:ascii="Corbel" w:eastAsia="Cambria" w:hAnsi="Corbel"/>
                <w:spacing w:val="-4"/>
                <w:sz w:val="24"/>
                <w:szCs w:val="24"/>
              </w:rPr>
              <w:t xml:space="preserve">, </w:t>
            </w:r>
            <w:r w:rsidRPr="00820A48"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>Pisma procesowe w sprawach cywilnych z objaśnieniami i płytą CD</w:t>
            </w:r>
            <w:r w:rsidRPr="00884920"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>, Warszawa 2021</w:t>
            </w:r>
            <w:r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>,</w:t>
            </w:r>
          </w:p>
          <w:p w14:paraId="64035221" w14:textId="77777777" w:rsidR="00A12430" w:rsidRPr="00884920" w:rsidRDefault="00A12430" w:rsidP="00A12430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84920">
              <w:rPr>
                <w:rFonts w:ascii="Corbel" w:eastAsia="Cambria" w:hAnsi="Corbel"/>
                <w:sz w:val="24"/>
                <w:szCs w:val="24"/>
              </w:rPr>
              <w:t xml:space="preserve">K. Flaga – </w:t>
            </w:r>
            <w:proofErr w:type="spellStart"/>
            <w:r w:rsidRPr="00884920">
              <w:rPr>
                <w:rFonts w:ascii="Corbel" w:eastAsia="Cambria" w:hAnsi="Corbel"/>
                <w:sz w:val="24"/>
                <w:szCs w:val="24"/>
              </w:rPr>
              <w:t>Gieruszyńska</w:t>
            </w:r>
            <w:proofErr w:type="spellEnd"/>
            <w:r w:rsidRPr="00884920">
              <w:rPr>
                <w:rFonts w:ascii="Corbel" w:eastAsia="Cambria" w:hAnsi="Corbel"/>
                <w:sz w:val="24"/>
                <w:szCs w:val="24"/>
              </w:rPr>
              <w:t xml:space="preserve"> (red.) </w:t>
            </w:r>
            <w:r w:rsidRPr="00884920">
              <w:rPr>
                <w:rFonts w:ascii="Corbel" w:eastAsia="Times New Roman" w:hAnsi="Corbel"/>
                <w:bCs/>
                <w:i/>
                <w:kern w:val="36"/>
                <w:sz w:val="24"/>
                <w:szCs w:val="24"/>
                <w:lang w:eastAsia="pl-PL"/>
              </w:rPr>
              <w:t xml:space="preserve">Wzory pism procesowych w sprawach cywilnych i rejestrowych z objaśnieniami, </w:t>
            </w:r>
            <w:r w:rsidRPr="00884920"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>Warszawa 2020</w:t>
            </w:r>
            <w:r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>,</w:t>
            </w:r>
          </w:p>
          <w:p w14:paraId="6E72B008" w14:textId="77777777" w:rsidR="00A12430" w:rsidRPr="00884920" w:rsidRDefault="00A12430" w:rsidP="00A12430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84920">
              <w:rPr>
                <w:rFonts w:ascii="Corbel" w:eastAsia="Cambria" w:hAnsi="Corbel"/>
                <w:sz w:val="24"/>
                <w:szCs w:val="24"/>
              </w:rPr>
              <w:t xml:space="preserve">H. </w:t>
            </w:r>
            <w:proofErr w:type="spellStart"/>
            <w:r w:rsidRPr="00884920">
              <w:rPr>
                <w:rFonts w:ascii="Corbel" w:eastAsia="Cambria" w:hAnsi="Corbel"/>
                <w:sz w:val="24"/>
                <w:szCs w:val="24"/>
              </w:rPr>
              <w:t>Pietrzkowski</w:t>
            </w:r>
            <w:proofErr w:type="spellEnd"/>
            <w:r w:rsidRPr="00884920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884920">
              <w:rPr>
                <w:rFonts w:ascii="Corbel" w:eastAsia="Cambria" w:hAnsi="Corbel"/>
                <w:i/>
                <w:sz w:val="24"/>
                <w:szCs w:val="24"/>
              </w:rPr>
              <w:t>Metodyka pracy sędziego w sprawach cywilnych</w:t>
            </w:r>
            <w:r w:rsidRPr="00884920">
              <w:rPr>
                <w:rFonts w:ascii="Corbel" w:eastAsia="Cambria" w:hAnsi="Corbel"/>
                <w:sz w:val="24"/>
                <w:szCs w:val="24"/>
              </w:rPr>
              <w:t>, Warszawa 2021,</w:t>
            </w:r>
          </w:p>
          <w:p w14:paraId="40D8127A" w14:textId="77777777" w:rsidR="00A12430" w:rsidRPr="00884920" w:rsidRDefault="00A12430" w:rsidP="00A12430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84920">
              <w:rPr>
                <w:rFonts w:ascii="Corbel" w:eastAsia="Cambria" w:hAnsi="Corbel"/>
                <w:sz w:val="24"/>
                <w:szCs w:val="24"/>
              </w:rPr>
              <w:t xml:space="preserve">H. </w:t>
            </w:r>
            <w:proofErr w:type="spellStart"/>
            <w:r w:rsidRPr="00884920">
              <w:rPr>
                <w:rFonts w:ascii="Corbel" w:eastAsia="Cambria" w:hAnsi="Corbel"/>
                <w:sz w:val="24"/>
                <w:szCs w:val="24"/>
              </w:rPr>
              <w:t>Pietrzkowski</w:t>
            </w:r>
            <w:proofErr w:type="spellEnd"/>
            <w:r w:rsidRPr="00884920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884920">
              <w:rPr>
                <w:rFonts w:ascii="Corbel" w:eastAsia="Cambria" w:hAnsi="Corbel"/>
                <w:i/>
                <w:sz w:val="24"/>
                <w:szCs w:val="24"/>
              </w:rPr>
              <w:t xml:space="preserve">Czynności procesowe zawodowego pełnomocnika </w:t>
            </w:r>
            <w:r w:rsidRPr="00884920">
              <w:rPr>
                <w:rFonts w:ascii="Corbel" w:eastAsia="Cambria" w:hAnsi="Corbel"/>
                <w:i/>
                <w:sz w:val="24"/>
                <w:szCs w:val="24"/>
              </w:rPr>
              <w:lastRenderedPageBreak/>
              <w:t>w sprawach cywilnych</w:t>
            </w:r>
            <w:r w:rsidRPr="00884920">
              <w:rPr>
                <w:rFonts w:ascii="Corbel" w:eastAsia="Cambria" w:hAnsi="Corbel"/>
                <w:sz w:val="24"/>
                <w:szCs w:val="24"/>
              </w:rPr>
              <w:t>, Warszawa 2020,</w:t>
            </w:r>
          </w:p>
          <w:p w14:paraId="3C4997A1" w14:textId="77777777" w:rsidR="00A12430" w:rsidRPr="00884920" w:rsidRDefault="00A12430" w:rsidP="00A12430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</w:pPr>
            <w:r w:rsidRPr="00884920"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 xml:space="preserve">W. Siedlecki, </w:t>
            </w:r>
            <w:r w:rsidRPr="00884920">
              <w:rPr>
                <w:rFonts w:ascii="Corbel" w:eastAsia="Cambria" w:hAnsi="Corbel"/>
                <w:i/>
                <w:color w:val="000000"/>
                <w:spacing w:val="-4"/>
                <w:sz w:val="24"/>
                <w:szCs w:val="24"/>
              </w:rPr>
              <w:t xml:space="preserve">Zarys postępowania cywilnego, </w:t>
            </w:r>
            <w:r w:rsidRPr="00884920"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>Warszawa 1968</w:t>
            </w:r>
          </w:p>
          <w:p w14:paraId="6E4AD600" w14:textId="77777777" w:rsidR="00A12430" w:rsidRPr="000074D5" w:rsidRDefault="00A12430" w:rsidP="006F78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34"/>
              <w:jc w:val="both"/>
              <w:rPr>
                <w:rFonts w:ascii="Corbel" w:eastAsia="Cambria" w:hAnsi="Corbel"/>
                <w:sz w:val="24"/>
                <w:szCs w:val="24"/>
              </w:rPr>
            </w:pPr>
          </w:p>
        </w:tc>
      </w:tr>
    </w:tbl>
    <w:p w14:paraId="5C3AC8E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3AB7E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5AF407D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0D16D8" w14:textId="77777777" w:rsidR="008029D7" w:rsidRDefault="008029D7" w:rsidP="00C16ABF">
      <w:pPr>
        <w:spacing w:after="0" w:line="240" w:lineRule="auto"/>
      </w:pPr>
      <w:r>
        <w:separator/>
      </w:r>
    </w:p>
  </w:endnote>
  <w:endnote w:type="continuationSeparator" w:id="0">
    <w:p w14:paraId="6A40FDE1" w14:textId="77777777" w:rsidR="008029D7" w:rsidRDefault="008029D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0E0C4B" w14:textId="77777777" w:rsidR="008029D7" w:rsidRDefault="008029D7" w:rsidP="00C16ABF">
      <w:pPr>
        <w:spacing w:after="0" w:line="240" w:lineRule="auto"/>
      </w:pPr>
      <w:r>
        <w:separator/>
      </w:r>
    </w:p>
  </w:footnote>
  <w:footnote w:type="continuationSeparator" w:id="0">
    <w:p w14:paraId="006DDE84" w14:textId="77777777" w:rsidR="008029D7" w:rsidRDefault="008029D7" w:rsidP="00C16ABF">
      <w:pPr>
        <w:spacing w:after="0" w:line="240" w:lineRule="auto"/>
      </w:pPr>
      <w:r>
        <w:continuationSeparator/>
      </w:r>
    </w:p>
  </w:footnote>
  <w:footnote w:id="1">
    <w:p w14:paraId="46F893C3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2C14FF"/>
    <w:multiLevelType w:val="hybridMultilevel"/>
    <w:tmpl w:val="4F9C718A"/>
    <w:lvl w:ilvl="0" w:tplc="95FEA78E">
      <w:start w:val="1"/>
      <w:numFmt w:val="bullet"/>
      <w:lvlText w:val="–"/>
      <w:lvlJc w:val="left"/>
      <w:pPr>
        <w:ind w:left="73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1" w15:restartNumberingAfterBreak="0">
    <w:nsid w:val="1B526072"/>
    <w:multiLevelType w:val="hybridMultilevel"/>
    <w:tmpl w:val="6C56C0D0"/>
    <w:lvl w:ilvl="0" w:tplc="95FEA78E">
      <w:start w:val="1"/>
      <w:numFmt w:val="bullet"/>
      <w:lvlText w:val="–"/>
      <w:lvlJc w:val="left"/>
      <w:pPr>
        <w:ind w:left="73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85B0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60DA"/>
    <w:rsid w:val="000F1C57"/>
    <w:rsid w:val="000F5615"/>
    <w:rsid w:val="000F57B5"/>
    <w:rsid w:val="00124BFF"/>
    <w:rsid w:val="0012560E"/>
    <w:rsid w:val="00127108"/>
    <w:rsid w:val="00134B13"/>
    <w:rsid w:val="00146BC0"/>
    <w:rsid w:val="001523CF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3454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04D67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A69B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29D7"/>
    <w:rsid w:val="0081554D"/>
    <w:rsid w:val="0081707E"/>
    <w:rsid w:val="008449B3"/>
    <w:rsid w:val="00851A3D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2430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1D83"/>
    <w:rsid w:val="00AD27D3"/>
    <w:rsid w:val="00AD66D6"/>
    <w:rsid w:val="00AE1160"/>
    <w:rsid w:val="00AE203C"/>
    <w:rsid w:val="00AE2E74"/>
    <w:rsid w:val="00AE5C9D"/>
    <w:rsid w:val="00AE5FCB"/>
    <w:rsid w:val="00AF2C1E"/>
    <w:rsid w:val="00B06142"/>
    <w:rsid w:val="00B135B1"/>
    <w:rsid w:val="00B158D5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1D4A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1253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DF79D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37046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48CB050"/>
    <w:rsid w:val="090BC005"/>
    <w:rsid w:val="0FDBB05B"/>
    <w:rsid w:val="108BAB4F"/>
    <w:rsid w:val="13C34C11"/>
    <w:rsid w:val="155F1C72"/>
    <w:rsid w:val="30466A5B"/>
    <w:rsid w:val="3242886D"/>
    <w:rsid w:val="40F861A8"/>
    <w:rsid w:val="45E7CB1E"/>
    <w:rsid w:val="5A7E2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9832D"/>
  <w15:docId w15:val="{0E9A5889-FFCD-43FC-BDC7-AF39FFA7F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C565E-440F-4379-9CB7-24B850A66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8</Pages>
  <Words>2116</Words>
  <Characters>12702</Characters>
  <Application>Microsoft Office Word</Application>
  <DocSecurity>0</DocSecurity>
  <Lines>105</Lines>
  <Paragraphs>29</Paragraphs>
  <ScaleCrop>false</ScaleCrop>
  <Company>Hewlett-Packard Company</Company>
  <LinksUpToDate>false</LinksUpToDate>
  <CharactersWithSpaces>14789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14</cp:revision>
  <cp:lastPrinted>2019-02-06T12:12:00Z</cp:lastPrinted>
  <dcterms:created xsi:type="dcterms:W3CDTF">2020-03-10T11:54:00Z</dcterms:created>
  <dcterms:modified xsi:type="dcterms:W3CDTF">2023-09-29T09:27:00Z</dcterms:modified>
</cp:coreProperties>
</file>